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03FBB" w14:textId="77777777" w:rsidR="00C45CA3" w:rsidRPr="00236E8F" w:rsidRDefault="00C45CA3" w:rsidP="00C45CA3">
      <w:pPr>
        <w:pStyle w:val="kopfallgem9"/>
      </w:pPr>
    </w:p>
    <w:p w14:paraId="1F89DD86" w14:textId="77777777" w:rsidR="00B51B6B" w:rsidRDefault="00B51B6B" w:rsidP="00B51B6B">
      <w:bookmarkStart w:id="0" w:name="eAnschrift"/>
    </w:p>
    <w:bookmarkEnd w:id="0"/>
    <w:p w14:paraId="07042970" w14:textId="77777777" w:rsidR="00C45CA3" w:rsidRDefault="00C45CA3" w:rsidP="00C45CA3"/>
    <w:p w14:paraId="45B6534D" w14:textId="77777777" w:rsidR="00C45CA3" w:rsidRDefault="00C45CA3" w:rsidP="00C45CA3"/>
    <w:p w14:paraId="7EA691DA" w14:textId="77777777" w:rsidR="00C45CA3" w:rsidRDefault="00C45CA3" w:rsidP="00C45CA3">
      <w:pPr>
        <w:pStyle w:val="kopfallgemArial"/>
      </w:pPr>
      <w:r>
        <w:br w:type="column"/>
      </w:r>
    </w:p>
    <w:p w14:paraId="57365314" w14:textId="77777777" w:rsidR="00000C8C" w:rsidRDefault="00000C8C" w:rsidP="00C45CA3">
      <w:pPr>
        <w:pStyle w:val="kopfallgemArial"/>
      </w:pPr>
      <w:r>
        <w:rPr>
          <w:noProof/>
          <w:lang w:eastAsia="de-DE"/>
        </w:rPr>
        <mc:AlternateContent>
          <mc:Choice Requires="wps">
            <w:drawing>
              <wp:anchor distT="0" distB="0" distL="114300" distR="114300" simplePos="0" relativeHeight="251657728" behindDoc="0" locked="0" layoutInCell="1" allowOverlap="1" wp14:anchorId="655F4A80" wp14:editId="13B9EDF0">
                <wp:simplePos x="0" y="0"/>
                <wp:positionH relativeFrom="page">
                  <wp:posOffset>5475514</wp:posOffset>
                </wp:positionH>
                <wp:positionV relativeFrom="page">
                  <wp:posOffset>1518557</wp:posOffset>
                </wp:positionV>
                <wp:extent cx="1792605" cy="1387929"/>
                <wp:effectExtent l="0" t="0" r="0" b="3175"/>
                <wp:wrapNone/>
                <wp:docPr id="11" name="Textfeld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2605" cy="1387929"/>
                        </a:xfrm>
                        <a:prstGeom prst="rect">
                          <a:avLst/>
                        </a:prstGeom>
                        <a:solidFill>
                          <a:sysClr val="window" lastClr="FFFFFF"/>
                        </a:solidFill>
                        <a:ln w="6350">
                          <a:noFill/>
                        </a:ln>
                      </wps:spPr>
                      <wps:txbx>
                        <w:txbxContent>
                          <w:p w14:paraId="5D02294E" w14:textId="77777777" w:rsidR="00C45CA3" w:rsidRPr="00B74767" w:rsidRDefault="00275DD3" w:rsidP="00C45CA3">
                            <w:pPr>
                              <w:pStyle w:val="kopfallgemArial"/>
                              <w:rPr>
                                <w:szCs w:val="15"/>
                              </w:rPr>
                            </w:pPr>
                            <w:r>
                              <w:t>Eichholzstraße 11</w:t>
                            </w:r>
                          </w:p>
                          <w:p w14:paraId="36F76D9A" w14:textId="77777777" w:rsidR="00C45CA3" w:rsidRPr="00B74767" w:rsidRDefault="00275DD3" w:rsidP="00AB3160">
                            <w:pPr>
                              <w:pStyle w:val="kopfallgemArial"/>
                              <w:spacing w:after="120"/>
                              <w:rPr>
                                <w:szCs w:val="15"/>
                              </w:rPr>
                            </w:pPr>
                            <w:r>
                              <w:t>59821 Arnsberg</w:t>
                            </w:r>
                          </w:p>
                          <w:p w14:paraId="4D3485BC" w14:textId="443F3B8C" w:rsidR="00C45CA3" w:rsidRPr="00B74767" w:rsidRDefault="00150015" w:rsidP="00BD0F17">
                            <w:pPr>
                              <w:pStyle w:val="kopfallgemArial"/>
                              <w:rPr>
                                <w:szCs w:val="15"/>
                              </w:rPr>
                            </w:pPr>
                            <w:r>
                              <w:t>Frau Kleinehr</w:t>
                            </w:r>
                          </w:p>
                          <w:p w14:paraId="72FB6080" w14:textId="77777777" w:rsidR="00C45CA3" w:rsidRPr="00B74767" w:rsidRDefault="00303E72" w:rsidP="00CC279E">
                            <w:pPr>
                              <w:pStyle w:val="kopfallgemArial"/>
                              <w:spacing w:after="120"/>
                              <w:rPr>
                                <w:szCs w:val="15"/>
                              </w:rPr>
                            </w:pPr>
                            <w:r>
                              <w:rPr>
                                <w:szCs w:val="15"/>
                              </w:rPr>
                              <w:t>Zimmer</w:t>
                            </w:r>
                            <w:r w:rsidR="00B51B6B">
                              <w:rPr>
                                <w:szCs w:val="15"/>
                              </w:rPr>
                              <w:t xml:space="preserve"> </w:t>
                            </w:r>
                            <w:r w:rsidR="00275DD3">
                              <w:rPr>
                                <w:szCs w:val="15"/>
                              </w:rPr>
                              <w:t>731</w:t>
                            </w:r>
                          </w:p>
                          <w:p w14:paraId="30B1FB39" w14:textId="64E063AE" w:rsidR="00C45CA3" w:rsidRPr="00B74767" w:rsidRDefault="00C45CA3" w:rsidP="00C45CA3">
                            <w:pPr>
                              <w:pStyle w:val="kopfallgemArial"/>
                              <w:rPr>
                                <w:szCs w:val="15"/>
                              </w:rPr>
                            </w:pPr>
                            <w:r w:rsidRPr="00B74767">
                              <w:rPr>
                                <w:szCs w:val="15"/>
                              </w:rPr>
                              <w:t xml:space="preserve">T </w:t>
                            </w:r>
                            <w:bookmarkStart w:id="1" w:name="SBVorwUndTel"/>
                            <w:r>
                              <w:t>0291 94-</w:t>
                            </w:r>
                            <w:bookmarkEnd w:id="1"/>
                            <w:r w:rsidR="00B51B6B">
                              <w:t>1</w:t>
                            </w:r>
                            <w:r w:rsidR="00150015">
                              <w:t>38</w:t>
                            </w:r>
                            <w:r w:rsidR="004029EA">
                              <w:t>5</w:t>
                            </w:r>
                          </w:p>
                          <w:p w14:paraId="36FF82C3" w14:textId="77777777" w:rsidR="00C45CA3" w:rsidRPr="00B74767" w:rsidRDefault="00C45CA3" w:rsidP="00C45CA3">
                            <w:pPr>
                              <w:pStyle w:val="kopfallgemArial"/>
                              <w:rPr>
                                <w:szCs w:val="15"/>
                              </w:rPr>
                            </w:pPr>
                            <w:r w:rsidRPr="00B74767">
                              <w:rPr>
                                <w:szCs w:val="15"/>
                              </w:rPr>
                              <w:t xml:space="preserve">F </w:t>
                            </w:r>
                            <w:bookmarkStart w:id="2" w:name="SBFax"/>
                            <w:r>
                              <w:t>0291 94-</w:t>
                            </w:r>
                            <w:bookmarkEnd w:id="2"/>
                            <w:r w:rsidR="00275DD3">
                              <w:t>26</w:t>
                            </w:r>
                            <w:r w:rsidR="00701ADA">
                              <w:t xml:space="preserve"> </w:t>
                            </w:r>
                            <w:r w:rsidR="00275DD3">
                              <w:t>117</w:t>
                            </w:r>
                          </w:p>
                          <w:p w14:paraId="03485081" w14:textId="77777777" w:rsidR="00C45CA3" w:rsidRPr="00B74767" w:rsidRDefault="00303E72" w:rsidP="00C45CA3">
                            <w:pPr>
                              <w:pStyle w:val="kopfallgemArial"/>
                              <w:spacing w:before="160"/>
                              <w:rPr>
                                <w:szCs w:val="15"/>
                              </w:rPr>
                            </w:pPr>
                            <w:r>
                              <w:rPr>
                                <w:szCs w:val="15"/>
                              </w:rPr>
                              <w:t>T 0291 94-0 Zentrale</w:t>
                            </w:r>
                          </w:p>
                          <w:p w14:paraId="08451A4A" w14:textId="77777777" w:rsidR="00C45CA3" w:rsidRPr="00B74767" w:rsidRDefault="00B51B6B" w:rsidP="00B51B6B">
                            <w:pPr>
                              <w:pStyle w:val="kopfallgemArial"/>
                              <w:spacing w:before="160"/>
                              <w:rPr>
                                <w:szCs w:val="15"/>
                              </w:rPr>
                            </w:pPr>
                            <w:r>
                              <w:t>vergabestelle</w:t>
                            </w:r>
                            <w:r w:rsidR="00CC279E">
                              <w:rPr>
                                <w:szCs w:val="15"/>
                              </w:rPr>
                              <w:t>@hochsauerlandkreis.de</w:t>
                            </w:r>
                          </w:p>
                          <w:p w14:paraId="5E0E4FEA" w14:textId="77777777" w:rsidR="00A5040A" w:rsidRPr="00A5040A" w:rsidRDefault="00ED3B2D" w:rsidP="00A5040A">
                            <w:pPr>
                              <w:pStyle w:val="kopfallgemArial"/>
                              <w:spacing w:after="120"/>
                              <w:rPr>
                                <w:szCs w:val="15"/>
                              </w:rPr>
                            </w:pPr>
                            <w:hyperlink r:id="rId8" w:history="1">
                              <w:r w:rsidR="000609DA" w:rsidRPr="00BB58BE">
                                <w:rPr>
                                  <w:rStyle w:val="Hyperlink"/>
                                  <w:color w:val="auto"/>
                                  <w:szCs w:val="15"/>
                                </w:rPr>
                                <w:t>www.hochsauerlandkreis.de</w:t>
                              </w:r>
                            </w:hyperlink>
                            <w:r w:rsidR="00C45CA3" w:rsidRPr="00B74767">
                              <w:rPr>
                                <w:szCs w:val="15"/>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5F4A80" id="_x0000_t202" coordsize="21600,21600" o:spt="202" path="m,l,21600r21600,l21600,xe">
                <v:stroke joinstyle="miter"/>
                <v:path gradientshapeok="t" o:connecttype="rect"/>
              </v:shapetype>
              <v:shape id="Textfeld 9" o:spid="_x0000_s1026" type="#_x0000_t202" style="position:absolute;margin-left:431.15pt;margin-top:119.55pt;width:141.15pt;height:109.3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" fillcolor="window" stroked="f" strokeweight=".5pt">
                <v:textbox inset="0,0,0,0">
                  <w:txbxContent>
                    <w:p w14:paraId="5D02294E" w14:textId="77777777" w:rsidR="00C45CA3" w:rsidRPr="00B74767" w:rsidRDefault="00275DD3" w:rsidP="00C45CA3">
                      <w:pPr>
                        <w:pStyle w:val="kopfallgemArial"/>
                        <w:rPr>
                          <w:szCs w:val="15"/>
                        </w:rPr>
                      </w:pPr>
                      <w:r>
                        <w:t>Eichholzstraße 11</w:t>
                      </w:r>
                    </w:p>
                    <w:p w14:paraId="36F76D9A" w14:textId="77777777" w:rsidR="00C45CA3" w:rsidRPr="00B74767" w:rsidRDefault="00275DD3" w:rsidP="00AB3160">
                      <w:pPr>
                        <w:pStyle w:val="kopfallgemArial"/>
                        <w:spacing w:after="120"/>
                        <w:rPr>
                          <w:szCs w:val="15"/>
                        </w:rPr>
                      </w:pPr>
                      <w:r>
                        <w:t>59821 Arnsberg</w:t>
                      </w:r>
                    </w:p>
                    <w:p w14:paraId="4D3485BC" w14:textId="443F3B8C" w:rsidR="00C45CA3" w:rsidRPr="00B74767" w:rsidRDefault="00150015" w:rsidP="00BD0F17">
                      <w:pPr>
                        <w:pStyle w:val="kopfallgemArial"/>
                        <w:rPr>
                          <w:szCs w:val="15"/>
                        </w:rPr>
                      </w:pPr>
                      <w:r>
                        <w:t>Frau Kleinehr</w:t>
                      </w:r>
                    </w:p>
                    <w:p w14:paraId="72FB6080" w14:textId="77777777" w:rsidR="00C45CA3" w:rsidRPr="00B74767" w:rsidRDefault="00303E72" w:rsidP="00CC279E">
                      <w:pPr>
                        <w:pStyle w:val="kopfallgemArial"/>
                        <w:spacing w:after="120"/>
                        <w:rPr>
                          <w:szCs w:val="15"/>
                        </w:rPr>
                      </w:pPr>
                      <w:r>
                        <w:rPr>
                          <w:szCs w:val="15"/>
                        </w:rPr>
                        <w:t>Zimmer</w:t>
                      </w:r>
                      <w:r w:rsidR="00B51B6B">
                        <w:rPr>
                          <w:szCs w:val="15"/>
                        </w:rPr>
                        <w:t xml:space="preserve"> </w:t>
                      </w:r>
                      <w:r w:rsidR="00275DD3">
                        <w:rPr>
                          <w:szCs w:val="15"/>
                        </w:rPr>
                        <w:t>731</w:t>
                      </w:r>
                    </w:p>
                    <w:p w14:paraId="30B1FB39" w14:textId="64E063AE" w:rsidR="00C45CA3" w:rsidRPr="00B74767" w:rsidRDefault="00C45CA3" w:rsidP="00C45CA3">
                      <w:pPr>
                        <w:pStyle w:val="kopfallgemArial"/>
                        <w:rPr>
                          <w:szCs w:val="15"/>
                        </w:rPr>
                      </w:pPr>
                      <w:r w:rsidRPr="00B74767">
                        <w:rPr>
                          <w:szCs w:val="15"/>
                        </w:rPr>
                        <w:t xml:space="preserve">T </w:t>
                      </w:r>
                      <w:bookmarkStart w:id="3" w:name="SBVorwUndTel"/>
                      <w:r>
                        <w:t>0291 94-</w:t>
                      </w:r>
                      <w:bookmarkEnd w:id="3"/>
                      <w:r w:rsidR="00B51B6B">
                        <w:t>1</w:t>
                      </w:r>
                      <w:r w:rsidR="00150015">
                        <w:t>38</w:t>
                      </w:r>
                      <w:r w:rsidR="004029EA">
                        <w:t>5</w:t>
                      </w:r>
                    </w:p>
                    <w:p w14:paraId="36FF82C3" w14:textId="77777777" w:rsidR="00C45CA3" w:rsidRPr="00B74767" w:rsidRDefault="00C45CA3" w:rsidP="00C45CA3">
                      <w:pPr>
                        <w:pStyle w:val="kopfallgemArial"/>
                        <w:rPr>
                          <w:szCs w:val="15"/>
                        </w:rPr>
                      </w:pPr>
                      <w:r w:rsidRPr="00B74767">
                        <w:rPr>
                          <w:szCs w:val="15"/>
                        </w:rPr>
                        <w:t xml:space="preserve">F </w:t>
                      </w:r>
                      <w:bookmarkStart w:id="4" w:name="SBFax"/>
                      <w:r>
                        <w:t>0291 94-</w:t>
                      </w:r>
                      <w:bookmarkEnd w:id="4"/>
                      <w:r w:rsidR="00275DD3">
                        <w:t>26</w:t>
                      </w:r>
                      <w:r w:rsidR="00701ADA">
                        <w:t xml:space="preserve"> </w:t>
                      </w:r>
                      <w:r w:rsidR="00275DD3">
                        <w:t>117</w:t>
                      </w:r>
                    </w:p>
                    <w:p w14:paraId="03485081" w14:textId="77777777" w:rsidR="00C45CA3" w:rsidRPr="00B74767" w:rsidRDefault="00303E72" w:rsidP="00C45CA3">
                      <w:pPr>
                        <w:pStyle w:val="kopfallgemArial"/>
                        <w:spacing w:before="160"/>
                        <w:rPr>
                          <w:szCs w:val="15"/>
                        </w:rPr>
                      </w:pPr>
                      <w:r>
                        <w:rPr>
                          <w:szCs w:val="15"/>
                        </w:rPr>
                        <w:t>T 0291 94-0 Zentrale</w:t>
                      </w:r>
                    </w:p>
                    <w:p w14:paraId="08451A4A" w14:textId="77777777" w:rsidR="00C45CA3" w:rsidRPr="00B74767" w:rsidRDefault="00B51B6B" w:rsidP="00B51B6B">
                      <w:pPr>
                        <w:pStyle w:val="kopfallgemArial"/>
                        <w:spacing w:before="160"/>
                        <w:rPr>
                          <w:szCs w:val="15"/>
                        </w:rPr>
                      </w:pPr>
                      <w:r>
                        <w:t>vergabestelle</w:t>
                      </w:r>
                      <w:r w:rsidR="00CC279E">
                        <w:rPr>
                          <w:szCs w:val="15"/>
                        </w:rPr>
                        <w:t>@hochsauerlandkreis.de</w:t>
                      </w:r>
                    </w:p>
                    <w:p w14:paraId="5E0E4FEA" w14:textId="77777777" w:rsidR="00A5040A" w:rsidRPr="00A5040A" w:rsidRDefault="00ED3B2D" w:rsidP="00A5040A">
                      <w:pPr>
                        <w:pStyle w:val="kopfallgemArial"/>
                        <w:spacing w:after="120"/>
                        <w:rPr>
                          <w:szCs w:val="15"/>
                        </w:rPr>
                      </w:pPr>
                      <w:hyperlink r:id="rId9" w:history="1">
                        <w:r w:rsidR="000609DA" w:rsidRPr="00BB58BE">
                          <w:rPr>
                            <w:rStyle w:val="Hyperlink"/>
                            <w:color w:val="auto"/>
                            <w:szCs w:val="15"/>
                          </w:rPr>
                          <w:t>www.hochsauerlandkreis.de</w:t>
                        </w:r>
                      </w:hyperlink>
                      <w:r w:rsidR="00C45CA3" w:rsidRPr="00B74767">
                        <w:rPr>
                          <w:szCs w:val="15"/>
                        </w:rPr>
                        <w:t xml:space="preserve"> </w:t>
                      </w:r>
                    </w:p>
                  </w:txbxContent>
                </v:textbox>
                <w10:wrap anchorx="page" anchory="page"/>
              </v:shape>
            </w:pict>
          </mc:Fallback>
        </mc:AlternateContent>
      </w:r>
    </w:p>
    <w:p w14:paraId="5A1DFBE8" w14:textId="77777777" w:rsidR="00000C8C" w:rsidRDefault="00000C8C" w:rsidP="00C45CA3">
      <w:pPr>
        <w:pStyle w:val="kopfallgemArial"/>
      </w:pPr>
    </w:p>
    <w:p w14:paraId="4B55E4B9" w14:textId="77777777" w:rsidR="00000C8C" w:rsidRDefault="00000C8C" w:rsidP="00C45CA3">
      <w:pPr>
        <w:pStyle w:val="kopfallgemArial"/>
      </w:pPr>
    </w:p>
    <w:p w14:paraId="39346732" w14:textId="77777777" w:rsidR="00000C8C" w:rsidRDefault="00000C8C" w:rsidP="00C45CA3">
      <w:pPr>
        <w:pStyle w:val="kopfallgemArial"/>
      </w:pPr>
    </w:p>
    <w:p w14:paraId="2A67C8C6" w14:textId="77777777" w:rsidR="00000C8C" w:rsidRDefault="00000C8C" w:rsidP="00C45CA3">
      <w:pPr>
        <w:pStyle w:val="kopfallgemArial"/>
      </w:pPr>
    </w:p>
    <w:p w14:paraId="6A8E2513" w14:textId="77777777" w:rsidR="00000C8C" w:rsidRDefault="00000C8C" w:rsidP="00C45CA3">
      <w:pPr>
        <w:pStyle w:val="kopfallgemArial"/>
      </w:pPr>
    </w:p>
    <w:p w14:paraId="6A313F3D" w14:textId="77777777" w:rsidR="00000C8C" w:rsidRDefault="00000C8C" w:rsidP="00C45CA3">
      <w:pPr>
        <w:pStyle w:val="kopfallgemArial"/>
      </w:pPr>
    </w:p>
    <w:p w14:paraId="7E53F23B" w14:textId="77777777" w:rsidR="00000C8C" w:rsidRDefault="00000C8C" w:rsidP="00C45CA3">
      <w:pPr>
        <w:pStyle w:val="kopfallgemArial"/>
      </w:pPr>
    </w:p>
    <w:p w14:paraId="7580B0ED" w14:textId="77777777" w:rsidR="00000C8C" w:rsidRDefault="00000C8C" w:rsidP="00C45CA3">
      <w:pPr>
        <w:pStyle w:val="kopfallgemArial"/>
      </w:pPr>
    </w:p>
    <w:p w14:paraId="651058B9" w14:textId="77777777" w:rsidR="00CD1F1A" w:rsidRPr="00CD1F1A" w:rsidRDefault="00CD1F1A" w:rsidP="00CD1F1A">
      <w:pPr>
        <w:pStyle w:val="kopfallgemArial"/>
        <w:tabs>
          <w:tab w:val="clear" w:pos="1701"/>
          <w:tab w:val="left" w:pos="2410"/>
        </w:tabs>
        <w:spacing w:line="360" w:lineRule="auto"/>
        <w:sectPr w:rsidR="00CD1F1A" w:rsidRPr="00CD1F1A" w:rsidSect="0029008C">
          <w:headerReference w:type="default" r:id="rId10"/>
          <w:headerReference w:type="first" r:id="rId11"/>
          <w:footerReference w:type="first" r:id="rId12"/>
          <w:type w:val="continuous"/>
          <w:pgSz w:w="11906" w:h="16838" w:code="9"/>
          <w:pgMar w:top="851" w:right="454" w:bottom="1021" w:left="1418" w:header="709" w:footer="283" w:gutter="0"/>
          <w:cols w:num="2" w:space="567" w:equalWidth="0">
            <w:col w:w="4253" w:space="567"/>
            <w:col w:w="5214"/>
          </w:cols>
          <w:titlePg/>
          <w:docGrid w:linePitch="360"/>
        </w:sectPr>
      </w:pPr>
    </w:p>
    <w:p w14:paraId="3F28AF50" w14:textId="039A5508" w:rsidR="007D5E82" w:rsidRPr="00A5040A" w:rsidRDefault="00A5040A" w:rsidP="00A5040A">
      <w:pPr>
        <w:pStyle w:val="kopfihrzeichen"/>
        <w:tabs>
          <w:tab w:val="left" w:pos="7230"/>
        </w:tabs>
        <w:spacing w:before="0" w:after="0" w:line="360" w:lineRule="auto"/>
        <w:rPr>
          <w:sz w:val="15"/>
          <w:szCs w:val="15"/>
        </w:rPr>
      </w:pPr>
      <w:r>
        <w:rPr>
          <w:sz w:val="15"/>
          <w:szCs w:val="15"/>
        </w:rPr>
        <w:tab/>
      </w:r>
      <w:r w:rsidRPr="00A5040A">
        <w:rPr>
          <w:sz w:val="15"/>
          <w:szCs w:val="15"/>
        </w:rPr>
        <w:t>Aktenzeichen</w:t>
      </w:r>
      <w:r>
        <w:rPr>
          <w:sz w:val="15"/>
          <w:szCs w:val="15"/>
        </w:rPr>
        <w:t xml:space="preserve">: </w:t>
      </w:r>
      <w:r w:rsidR="00150015" w:rsidRPr="00150015">
        <w:rPr>
          <w:sz w:val="14"/>
          <w:szCs w:val="14"/>
        </w:rPr>
        <w:t>31/L/135/26/FD46</w:t>
      </w:r>
    </w:p>
    <w:p w14:paraId="16DA5E71" w14:textId="2649D6C8" w:rsidR="007D5E82" w:rsidRPr="00A5040A" w:rsidRDefault="00A5040A" w:rsidP="00A5040A">
      <w:pPr>
        <w:pStyle w:val="kopfihrzeichen"/>
        <w:tabs>
          <w:tab w:val="left" w:pos="7230"/>
        </w:tabs>
        <w:spacing w:before="0" w:after="0" w:line="360" w:lineRule="auto"/>
        <w:rPr>
          <w:sz w:val="15"/>
          <w:szCs w:val="15"/>
        </w:rPr>
      </w:pPr>
      <w:r>
        <w:rPr>
          <w:sz w:val="15"/>
          <w:szCs w:val="15"/>
        </w:rPr>
        <w:tab/>
      </w:r>
      <w:r w:rsidRPr="00A5040A">
        <w:rPr>
          <w:sz w:val="15"/>
          <w:szCs w:val="15"/>
        </w:rPr>
        <w:t>Datum:</w:t>
      </w:r>
      <w:r>
        <w:rPr>
          <w:sz w:val="15"/>
          <w:szCs w:val="15"/>
        </w:rPr>
        <w:t xml:space="preserve"> </w:t>
      </w:r>
      <w:r w:rsidR="00150015">
        <w:rPr>
          <w:sz w:val="15"/>
          <w:szCs w:val="15"/>
        </w:rPr>
        <w:t>17.07.2026</w:t>
      </w:r>
    </w:p>
    <w:p w14:paraId="5265C860" w14:textId="77777777" w:rsidR="00C45CA3" w:rsidRDefault="00C45CA3" w:rsidP="00C45CA3"/>
    <w:p w14:paraId="25C4F4FA" w14:textId="77777777" w:rsidR="00CD1F1A" w:rsidRDefault="00CD1F1A" w:rsidP="00C45CA3"/>
    <w:p w14:paraId="0FF6D618" w14:textId="77777777" w:rsidR="00B51B6B" w:rsidRPr="00701ADA" w:rsidRDefault="00B51B6B" w:rsidP="00C45CA3">
      <w:pPr>
        <w:pStyle w:val="kopfbetr"/>
        <w:rPr>
          <w:highlight w:val="yellow"/>
        </w:rPr>
      </w:pPr>
      <w:bookmarkStart w:id="5" w:name="eBetr"/>
      <w:bookmarkEnd w:id="5"/>
    </w:p>
    <w:p w14:paraId="0B7FFDD6" w14:textId="7373BC2F" w:rsidR="004029EA" w:rsidRDefault="00150015" w:rsidP="00311E25">
      <w:pPr>
        <w:rPr>
          <w:b/>
          <w:sz w:val="20"/>
        </w:rPr>
      </w:pPr>
      <w:r>
        <w:rPr>
          <w:b/>
          <w:sz w:val="20"/>
        </w:rPr>
        <w:t>Aktivkohlewechsel PFAS-Sanierung für den Hochsauerlandkreis</w:t>
      </w:r>
    </w:p>
    <w:p w14:paraId="4839A72D" w14:textId="77777777" w:rsidR="00CD1F1A" w:rsidRPr="004A5ECD" w:rsidRDefault="00CD1F1A" w:rsidP="00311E25">
      <w:pPr>
        <w:rPr>
          <w:sz w:val="20"/>
        </w:rPr>
      </w:pPr>
      <w:r w:rsidRPr="004A5ECD">
        <w:rPr>
          <w:b/>
          <w:color w:val="000000"/>
          <w:sz w:val="20"/>
          <w:lang w:eastAsia="de-DE"/>
        </w:rPr>
        <w:t>Anfrage zur Angebotsabgabe</w:t>
      </w:r>
    </w:p>
    <w:p w14:paraId="66CF382C" w14:textId="77777777" w:rsidR="00C45CA3" w:rsidRDefault="00C45CA3" w:rsidP="00C45CA3">
      <w:pPr>
        <w:rPr>
          <w:sz w:val="20"/>
        </w:rPr>
      </w:pPr>
      <w:bookmarkStart w:id="6" w:name="PAnrede"/>
      <w:bookmarkEnd w:id="6"/>
    </w:p>
    <w:p w14:paraId="36AACD1F" w14:textId="77777777" w:rsidR="00A602DA" w:rsidRPr="004A5ECD" w:rsidRDefault="00A602DA" w:rsidP="00C45CA3">
      <w:pPr>
        <w:rPr>
          <w:sz w:val="20"/>
        </w:rPr>
      </w:pPr>
    </w:p>
    <w:p w14:paraId="518BEFA2" w14:textId="77777777" w:rsidR="00CD1F1A" w:rsidRPr="004A5ECD" w:rsidRDefault="00CD1F1A" w:rsidP="00B51B6B">
      <w:pPr>
        <w:rPr>
          <w:sz w:val="20"/>
        </w:rPr>
      </w:pPr>
      <w:r w:rsidRPr="004A5ECD">
        <w:rPr>
          <w:sz w:val="20"/>
        </w:rPr>
        <w:t>Sehr geehrte Damen und Herren,</w:t>
      </w:r>
    </w:p>
    <w:p w14:paraId="0074FDBC" w14:textId="77777777" w:rsidR="00CD1F1A" w:rsidRPr="004A5ECD" w:rsidRDefault="00CD1F1A" w:rsidP="00B51B6B">
      <w:pPr>
        <w:rPr>
          <w:sz w:val="20"/>
        </w:rPr>
      </w:pPr>
    </w:p>
    <w:p w14:paraId="2336CDA5" w14:textId="77777777" w:rsidR="00402616" w:rsidRDefault="00CD1F1A" w:rsidP="009E69EE">
      <w:pPr>
        <w:jc w:val="both"/>
        <w:rPr>
          <w:sz w:val="20"/>
        </w:rPr>
      </w:pPr>
      <w:r w:rsidRPr="004A5ECD">
        <w:rPr>
          <w:sz w:val="20"/>
        </w:rPr>
        <w:t>es ist beabsichtigt, die in der anliegenden Beschreibung bezeichneten Leistungen zu vergeben.</w:t>
      </w:r>
      <w:r w:rsidR="00A602DA" w:rsidRPr="00A602DA">
        <w:t xml:space="preserve"> </w:t>
      </w:r>
      <w:r w:rsidR="00402616">
        <w:rPr>
          <w:sz w:val="20"/>
        </w:rPr>
        <w:t xml:space="preserve">Es gelten </w:t>
      </w:r>
      <w:r w:rsidR="008B2B0F" w:rsidRPr="008B2B0F">
        <w:rPr>
          <w:sz w:val="20"/>
        </w:rPr>
        <w:t>die beigefügten besonderen Vertragsbedingungen.</w:t>
      </w:r>
    </w:p>
    <w:p w14:paraId="087BFD33" w14:textId="77777777" w:rsidR="00C36E43" w:rsidRPr="004A5ECD" w:rsidRDefault="00C36E43" w:rsidP="009E69EE">
      <w:pPr>
        <w:jc w:val="both"/>
        <w:rPr>
          <w:sz w:val="20"/>
        </w:rPr>
      </w:pPr>
    </w:p>
    <w:p w14:paraId="17AD4CBB" w14:textId="516CE15C" w:rsidR="00CD1F1A" w:rsidRPr="004A5ECD" w:rsidRDefault="004A5ECD" w:rsidP="009E69EE">
      <w:pPr>
        <w:jc w:val="both"/>
        <w:rPr>
          <w:b/>
          <w:sz w:val="20"/>
        </w:rPr>
      </w:pPr>
      <w:r>
        <w:rPr>
          <w:sz w:val="20"/>
        </w:rPr>
        <w:tab/>
      </w:r>
      <w:r w:rsidR="00CD1F1A" w:rsidRPr="004A5ECD">
        <w:rPr>
          <w:sz w:val="20"/>
        </w:rPr>
        <w:t>Ende der Angebotsfrist</w:t>
      </w:r>
      <w:r w:rsidR="00A602DA">
        <w:rPr>
          <w:sz w:val="20"/>
        </w:rPr>
        <w:t>:</w:t>
      </w:r>
      <w:r w:rsidR="00CD1F1A" w:rsidRPr="004A5ECD">
        <w:rPr>
          <w:sz w:val="20"/>
        </w:rPr>
        <w:tab/>
      </w:r>
      <w:r w:rsidR="00CD1F1A" w:rsidRPr="004A5ECD">
        <w:rPr>
          <w:sz w:val="20"/>
        </w:rPr>
        <w:tab/>
      </w:r>
      <w:r>
        <w:rPr>
          <w:sz w:val="20"/>
        </w:rPr>
        <w:tab/>
      </w:r>
      <w:r>
        <w:rPr>
          <w:sz w:val="20"/>
        </w:rPr>
        <w:tab/>
      </w:r>
      <w:r w:rsidR="00150015">
        <w:rPr>
          <w:b/>
          <w:sz w:val="20"/>
        </w:rPr>
        <w:t>04.08.2026</w:t>
      </w:r>
      <w:r w:rsidR="00CD1F1A" w:rsidRPr="004A5ECD">
        <w:rPr>
          <w:b/>
          <w:sz w:val="20"/>
        </w:rPr>
        <w:t xml:space="preserve">, </w:t>
      </w:r>
      <w:r w:rsidR="00150015">
        <w:rPr>
          <w:b/>
          <w:sz w:val="20"/>
        </w:rPr>
        <w:t>09:00</w:t>
      </w:r>
      <w:r w:rsidR="00CD1F1A" w:rsidRPr="004A5ECD">
        <w:rPr>
          <w:b/>
          <w:sz w:val="20"/>
        </w:rPr>
        <w:t xml:space="preserve"> Uhr</w:t>
      </w:r>
    </w:p>
    <w:p w14:paraId="6E6570CB" w14:textId="77777777" w:rsidR="004A5ECD" w:rsidRPr="004A5ECD" w:rsidRDefault="004A5ECD" w:rsidP="009E69EE">
      <w:pPr>
        <w:jc w:val="both"/>
        <w:rPr>
          <w:b/>
          <w:sz w:val="20"/>
        </w:rPr>
      </w:pPr>
    </w:p>
    <w:p w14:paraId="44A50F8C" w14:textId="77777777" w:rsidR="004A5ECD" w:rsidRDefault="004A5ECD" w:rsidP="009E69EE">
      <w:pPr>
        <w:ind w:left="4950"/>
        <w:jc w:val="both"/>
        <w:rPr>
          <w:sz w:val="20"/>
        </w:rPr>
      </w:pPr>
      <w:r w:rsidRPr="004A5ECD">
        <w:rPr>
          <w:sz w:val="20"/>
        </w:rPr>
        <w:t xml:space="preserve">Bei der Angebotsfrist handelt es sich um eine Ausschlussfrist. Verspätete Angebote </w:t>
      </w:r>
      <w:r w:rsidR="00B06249">
        <w:rPr>
          <w:sz w:val="20"/>
        </w:rPr>
        <w:t>werden nicht berücksichtigt</w:t>
      </w:r>
      <w:r w:rsidRPr="004A5ECD">
        <w:rPr>
          <w:sz w:val="20"/>
        </w:rPr>
        <w:t>.</w:t>
      </w:r>
    </w:p>
    <w:p w14:paraId="0B525065" w14:textId="77777777" w:rsidR="004A5ECD" w:rsidRDefault="004A5ECD" w:rsidP="009E69EE">
      <w:pPr>
        <w:jc w:val="both"/>
        <w:rPr>
          <w:sz w:val="20"/>
        </w:rPr>
      </w:pPr>
    </w:p>
    <w:p w14:paraId="6FE2E0B2" w14:textId="6F396EC7" w:rsidR="004A5ECD" w:rsidRDefault="004A5ECD" w:rsidP="009E69EE">
      <w:pPr>
        <w:jc w:val="both"/>
        <w:rPr>
          <w:sz w:val="20"/>
        </w:rPr>
      </w:pPr>
      <w:r>
        <w:rPr>
          <w:sz w:val="20"/>
        </w:rPr>
        <w:tab/>
        <w:t>Ende der Bindefrist</w:t>
      </w:r>
      <w:r w:rsidR="00A602DA">
        <w:rPr>
          <w:sz w:val="20"/>
        </w:rPr>
        <w:t>:</w:t>
      </w:r>
      <w:r>
        <w:rPr>
          <w:sz w:val="20"/>
        </w:rPr>
        <w:tab/>
      </w:r>
      <w:r>
        <w:rPr>
          <w:sz w:val="20"/>
        </w:rPr>
        <w:tab/>
      </w:r>
      <w:r>
        <w:rPr>
          <w:sz w:val="20"/>
        </w:rPr>
        <w:tab/>
      </w:r>
      <w:r>
        <w:rPr>
          <w:sz w:val="20"/>
        </w:rPr>
        <w:tab/>
      </w:r>
      <w:r w:rsidR="00150015">
        <w:rPr>
          <w:sz w:val="20"/>
        </w:rPr>
        <w:t>21.08.2026</w:t>
      </w:r>
    </w:p>
    <w:p w14:paraId="6DD2FABB" w14:textId="77777777" w:rsidR="00A4233A" w:rsidRDefault="00A4233A" w:rsidP="009E69EE">
      <w:pPr>
        <w:jc w:val="both"/>
        <w:rPr>
          <w:sz w:val="20"/>
        </w:rPr>
      </w:pPr>
    </w:p>
    <w:p w14:paraId="51E9D1B1" w14:textId="754393BC" w:rsidR="00E97206" w:rsidRDefault="004A5ECD" w:rsidP="008843D0">
      <w:pPr>
        <w:ind w:left="4956" w:hanging="4248"/>
        <w:jc w:val="both"/>
        <w:rPr>
          <w:sz w:val="20"/>
        </w:rPr>
      </w:pPr>
      <w:r>
        <w:rPr>
          <w:sz w:val="20"/>
        </w:rPr>
        <w:t>Bestimmungen über die Ausführungsfrist</w:t>
      </w:r>
      <w:r w:rsidR="00A602DA">
        <w:rPr>
          <w:sz w:val="20"/>
        </w:rPr>
        <w:t>:</w:t>
      </w:r>
      <w:r>
        <w:rPr>
          <w:sz w:val="20"/>
        </w:rPr>
        <w:tab/>
      </w:r>
      <w:r w:rsidR="00150015">
        <w:rPr>
          <w:sz w:val="20"/>
        </w:rPr>
        <w:t>36. KW 2026</w:t>
      </w:r>
    </w:p>
    <w:p w14:paraId="121E5396" w14:textId="77777777" w:rsidR="008843D0" w:rsidRDefault="008843D0" w:rsidP="008843D0">
      <w:pPr>
        <w:ind w:left="4956" w:hanging="4248"/>
        <w:jc w:val="both"/>
        <w:rPr>
          <w:sz w:val="20"/>
        </w:rPr>
      </w:pPr>
    </w:p>
    <w:p w14:paraId="307964A1" w14:textId="04AF38FB" w:rsidR="004A5ECD" w:rsidRDefault="004A5ECD" w:rsidP="008843D0">
      <w:pPr>
        <w:jc w:val="both"/>
        <w:rPr>
          <w:sz w:val="20"/>
        </w:rPr>
      </w:pPr>
      <w:r>
        <w:rPr>
          <w:sz w:val="20"/>
        </w:rPr>
        <w:tab/>
        <w:t>Liefer- / Leistungsort</w:t>
      </w:r>
      <w:r w:rsidR="00A602DA">
        <w:rPr>
          <w:sz w:val="20"/>
        </w:rPr>
        <w:t>:</w:t>
      </w:r>
      <w:r>
        <w:rPr>
          <w:sz w:val="20"/>
        </w:rPr>
        <w:tab/>
      </w:r>
      <w:r>
        <w:rPr>
          <w:sz w:val="20"/>
        </w:rPr>
        <w:tab/>
      </w:r>
      <w:r>
        <w:rPr>
          <w:sz w:val="20"/>
        </w:rPr>
        <w:tab/>
      </w:r>
      <w:r>
        <w:rPr>
          <w:sz w:val="20"/>
        </w:rPr>
        <w:tab/>
      </w:r>
      <w:r w:rsidR="00150015">
        <w:rPr>
          <w:sz w:val="20"/>
        </w:rPr>
        <w:t>PFAS-Anlage, 59929 Brilon-Scharfenberg</w:t>
      </w:r>
    </w:p>
    <w:p w14:paraId="48E24949" w14:textId="77777777" w:rsidR="00FD2625" w:rsidRDefault="00FD2625" w:rsidP="009E69EE">
      <w:pPr>
        <w:jc w:val="both"/>
        <w:rPr>
          <w:sz w:val="20"/>
        </w:rPr>
      </w:pPr>
    </w:p>
    <w:p w14:paraId="2C225E0C" w14:textId="77777777" w:rsidR="00A602DA" w:rsidRDefault="00A602DA" w:rsidP="009E69EE">
      <w:pPr>
        <w:jc w:val="both"/>
        <w:rPr>
          <w:sz w:val="20"/>
        </w:rPr>
      </w:pPr>
    </w:p>
    <w:p w14:paraId="3D7EB4BF" w14:textId="77777777" w:rsidR="00A602DA" w:rsidRDefault="00A602DA" w:rsidP="009E69EE">
      <w:pPr>
        <w:jc w:val="both"/>
        <w:rPr>
          <w:sz w:val="20"/>
        </w:rPr>
      </w:pPr>
    </w:p>
    <w:p w14:paraId="40E8DAAE" w14:textId="77777777" w:rsidR="00FD2625" w:rsidRPr="000F0DA8" w:rsidRDefault="00FD2625" w:rsidP="009E69EE">
      <w:pPr>
        <w:jc w:val="both"/>
        <w:rPr>
          <w:b/>
          <w:sz w:val="20"/>
          <w:u w:val="single"/>
        </w:rPr>
      </w:pPr>
      <w:r w:rsidRPr="000F0DA8">
        <w:rPr>
          <w:b/>
          <w:sz w:val="20"/>
          <w:u w:val="single"/>
        </w:rPr>
        <w:t>Art und Umfang der Leistung:</w:t>
      </w:r>
    </w:p>
    <w:p w14:paraId="50085F3A" w14:textId="77777777" w:rsidR="00150015" w:rsidRPr="00150015" w:rsidRDefault="00150015" w:rsidP="00150015">
      <w:pPr>
        <w:jc w:val="both"/>
        <w:rPr>
          <w:sz w:val="20"/>
        </w:rPr>
      </w:pPr>
      <w:r w:rsidRPr="00150015">
        <w:rPr>
          <w:sz w:val="20"/>
        </w:rPr>
        <w:t xml:space="preserve">Ausbau und Abtransport von 26.000 kg erschöpfter Wasseraktivkohle zur Reaktivierung aus fünf Aktivkohlefiltern  sowie Lieferung und Einbau von reaktivierter, agglomerierter Kornaktivkohle auf Steinkohlenbasis (Cyclecarb 202 oder in ihren Eigenschaften vergleichbare Aktivkohle auf Steinkohlenbasis) mittels eines Saug-/Druckfahrzeuges. Auch zum Ausgleich des Abbrandverlustes ist nur agglomerierte Kornaktivkohle auf Steinkohlenbasis einzusetzen. </w:t>
      </w:r>
    </w:p>
    <w:p w14:paraId="6C3A12DA" w14:textId="77777777" w:rsidR="00150015" w:rsidRPr="00150015" w:rsidRDefault="00150015" w:rsidP="00150015">
      <w:pPr>
        <w:jc w:val="both"/>
        <w:rPr>
          <w:sz w:val="20"/>
        </w:rPr>
      </w:pPr>
      <w:r w:rsidRPr="00150015">
        <w:rPr>
          <w:sz w:val="20"/>
        </w:rPr>
        <w:t>Alternativ ist auch der Einbau von Frischkohle sowie die Entsorgung/Verbrennung der erschöpften Aktivkohle anzubieten.</w:t>
      </w:r>
    </w:p>
    <w:p w14:paraId="42EA0121" w14:textId="0AF22CC9" w:rsidR="00E97206" w:rsidRDefault="00150015" w:rsidP="00150015">
      <w:pPr>
        <w:jc w:val="both"/>
        <w:rPr>
          <w:sz w:val="20"/>
        </w:rPr>
      </w:pPr>
      <w:r w:rsidRPr="00150015">
        <w:rPr>
          <w:sz w:val="20"/>
        </w:rPr>
        <w:t>Mit einem Einstieg in die Filter ist zu rechnen, um im Filter verbliebene Restmengen Aktivkohle abzusaugen.</w:t>
      </w:r>
    </w:p>
    <w:p w14:paraId="0AE53689" w14:textId="77777777" w:rsidR="00150015" w:rsidRDefault="00150015" w:rsidP="00150015">
      <w:pPr>
        <w:jc w:val="both"/>
        <w:rPr>
          <w:sz w:val="20"/>
        </w:rPr>
      </w:pPr>
    </w:p>
    <w:p w14:paraId="790D3189" w14:textId="6DB35756" w:rsidR="00150015" w:rsidRPr="00A4233A" w:rsidRDefault="00150015" w:rsidP="00150015">
      <w:pPr>
        <w:jc w:val="both"/>
        <w:rPr>
          <w:rFonts w:eastAsia="Calibri"/>
          <w:sz w:val="20"/>
          <w:szCs w:val="20"/>
        </w:rPr>
      </w:pPr>
      <w:r>
        <w:rPr>
          <w:sz w:val="20"/>
        </w:rPr>
        <w:t>Sichtkontrollen</w:t>
      </w:r>
    </w:p>
    <w:p w14:paraId="263A36D7" w14:textId="77777777" w:rsidR="000852F6" w:rsidRDefault="000852F6" w:rsidP="009E69EE">
      <w:pPr>
        <w:jc w:val="both"/>
        <w:rPr>
          <w:rFonts w:eastAsia="Calibri"/>
          <w:sz w:val="20"/>
          <w:szCs w:val="20"/>
        </w:rPr>
      </w:pPr>
    </w:p>
    <w:p w14:paraId="2C90FF41" w14:textId="77777777" w:rsidR="00867D24" w:rsidRPr="00A4233A" w:rsidRDefault="00867D24" w:rsidP="009E69EE">
      <w:pPr>
        <w:jc w:val="both"/>
        <w:rPr>
          <w:rFonts w:eastAsia="Calibri"/>
          <w:sz w:val="20"/>
          <w:szCs w:val="20"/>
        </w:rPr>
      </w:pPr>
    </w:p>
    <w:p w14:paraId="2256A681" w14:textId="47C82EB9" w:rsidR="000852F6" w:rsidRPr="00A4233A" w:rsidRDefault="00FD2625" w:rsidP="009E69EE">
      <w:pPr>
        <w:jc w:val="both"/>
        <w:rPr>
          <w:sz w:val="20"/>
          <w:szCs w:val="20"/>
        </w:rPr>
      </w:pPr>
      <w:r w:rsidRPr="00A4233A">
        <w:rPr>
          <w:sz w:val="20"/>
          <w:szCs w:val="20"/>
        </w:rPr>
        <w:t>Falls Sie bereit sind, die Leistung zu übe</w:t>
      </w:r>
      <w:r w:rsidR="00A4233A">
        <w:rPr>
          <w:sz w:val="20"/>
          <w:szCs w:val="20"/>
        </w:rPr>
        <w:t xml:space="preserve">rnehmen, können Sie Ihr Angebot </w:t>
      </w:r>
      <w:r w:rsidRPr="00A4233A">
        <w:rPr>
          <w:sz w:val="20"/>
          <w:szCs w:val="20"/>
          <w:u w:val="single"/>
        </w:rPr>
        <w:t xml:space="preserve">elektronisch </w:t>
      </w:r>
      <w:r w:rsidR="00E97206">
        <w:rPr>
          <w:sz w:val="20"/>
          <w:szCs w:val="20"/>
          <w:u w:val="single"/>
        </w:rPr>
        <w:t>über den Vergabemarktplatz</w:t>
      </w:r>
      <w:r w:rsidR="000852F6" w:rsidRPr="00A4233A">
        <w:rPr>
          <w:sz w:val="20"/>
          <w:szCs w:val="20"/>
        </w:rPr>
        <w:t xml:space="preserve"> einreichen.</w:t>
      </w:r>
      <w:r w:rsidR="003944E0">
        <w:rPr>
          <w:sz w:val="20"/>
          <w:szCs w:val="20"/>
        </w:rPr>
        <w:t xml:space="preserve"> Nutzen Sie dazu bitte die webbasierte Angebotsabgabe</w:t>
      </w:r>
      <w:r w:rsidR="00867D24">
        <w:rPr>
          <w:sz w:val="20"/>
          <w:szCs w:val="20"/>
        </w:rPr>
        <w:t>.</w:t>
      </w:r>
    </w:p>
    <w:p w14:paraId="713E78E1" w14:textId="77777777" w:rsidR="000852F6" w:rsidRPr="00A4233A" w:rsidRDefault="000852F6" w:rsidP="009E69EE">
      <w:pPr>
        <w:jc w:val="both"/>
        <w:rPr>
          <w:sz w:val="20"/>
          <w:szCs w:val="20"/>
        </w:rPr>
      </w:pPr>
    </w:p>
    <w:p w14:paraId="04B03DA9" w14:textId="77777777" w:rsidR="00C36E43" w:rsidRPr="00A4233A" w:rsidRDefault="00FD2625" w:rsidP="009E69EE">
      <w:pPr>
        <w:jc w:val="both"/>
        <w:rPr>
          <w:sz w:val="20"/>
          <w:szCs w:val="20"/>
        </w:rPr>
      </w:pPr>
      <w:r w:rsidRPr="00A4233A">
        <w:rPr>
          <w:sz w:val="20"/>
          <w:szCs w:val="20"/>
        </w:rPr>
        <w:t>Bis zum Ende der Angebotsfrist können Sie Ihr Angebot schriftlich zurückziehen. Danach sind Sie bis zum Ablauf der oben genannten Bindefrist an Ihr Angebot gebunden.</w:t>
      </w:r>
    </w:p>
    <w:p w14:paraId="783A41DA" w14:textId="77777777" w:rsidR="000852F6" w:rsidRPr="00A4233A" w:rsidRDefault="000852F6" w:rsidP="009E69EE">
      <w:pPr>
        <w:jc w:val="both"/>
        <w:rPr>
          <w:sz w:val="20"/>
          <w:szCs w:val="20"/>
        </w:rPr>
      </w:pPr>
      <w:r w:rsidRPr="00A4233A">
        <w:rPr>
          <w:sz w:val="20"/>
          <w:szCs w:val="20"/>
        </w:rPr>
        <w:lastRenderedPageBreak/>
        <w:t>Sollten Sie bis spätestens zur oben genannten Bindefrist keine Rückmeldung auf Ihr Angebot erhalten haben, können Sie davon ausgehen, dass Ihr Angebot nicht berücksichtigt worden ist.</w:t>
      </w:r>
    </w:p>
    <w:p w14:paraId="6DFD30A5" w14:textId="77777777" w:rsidR="000852F6" w:rsidRPr="00A4233A" w:rsidRDefault="000852F6" w:rsidP="000852F6">
      <w:pPr>
        <w:rPr>
          <w:sz w:val="20"/>
          <w:szCs w:val="20"/>
        </w:rPr>
      </w:pPr>
    </w:p>
    <w:p w14:paraId="25400BE0" w14:textId="77777777" w:rsidR="000852F6" w:rsidRDefault="000852F6" w:rsidP="000852F6">
      <w:pPr>
        <w:rPr>
          <w:sz w:val="20"/>
          <w:szCs w:val="20"/>
        </w:rPr>
      </w:pPr>
    </w:p>
    <w:p w14:paraId="37440909" w14:textId="77777777" w:rsidR="000852F6" w:rsidRPr="00A4233A" w:rsidRDefault="000852F6" w:rsidP="000852F6">
      <w:pPr>
        <w:rPr>
          <w:sz w:val="20"/>
          <w:szCs w:val="20"/>
        </w:rPr>
      </w:pPr>
      <w:r w:rsidRPr="00A4233A">
        <w:rPr>
          <w:sz w:val="20"/>
          <w:szCs w:val="20"/>
        </w:rPr>
        <w:t>Auskünfte zum Vergabeverfahren erteilt:</w:t>
      </w:r>
    </w:p>
    <w:p w14:paraId="481B666D" w14:textId="77777777" w:rsidR="000852F6" w:rsidRPr="00A4233A" w:rsidRDefault="000852F6" w:rsidP="000852F6">
      <w:pPr>
        <w:rPr>
          <w:sz w:val="20"/>
          <w:szCs w:val="20"/>
        </w:rPr>
      </w:pPr>
      <w:r w:rsidRPr="00A4233A">
        <w:rPr>
          <w:sz w:val="20"/>
          <w:szCs w:val="20"/>
        </w:rPr>
        <w:t>Hochsauerlandkreis</w:t>
      </w:r>
    </w:p>
    <w:p w14:paraId="5E353A5D" w14:textId="77777777" w:rsidR="000852F6" w:rsidRPr="00A4233A" w:rsidRDefault="000852F6" w:rsidP="000852F6">
      <w:pPr>
        <w:rPr>
          <w:sz w:val="20"/>
          <w:szCs w:val="20"/>
        </w:rPr>
      </w:pPr>
      <w:r w:rsidRPr="00A4233A">
        <w:rPr>
          <w:sz w:val="20"/>
          <w:szCs w:val="20"/>
        </w:rPr>
        <w:t>zentrale Vergabestelle</w:t>
      </w:r>
    </w:p>
    <w:p w14:paraId="3B0CE8AA" w14:textId="77777777" w:rsidR="000852F6" w:rsidRPr="00A4233A" w:rsidRDefault="000852F6" w:rsidP="000852F6">
      <w:pPr>
        <w:rPr>
          <w:sz w:val="20"/>
          <w:szCs w:val="20"/>
        </w:rPr>
      </w:pPr>
      <w:r w:rsidRPr="00A4233A">
        <w:rPr>
          <w:sz w:val="20"/>
          <w:szCs w:val="20"/>
        </w:rPr>
        <w:t>Eichholzstraße 11</w:t>
      </w:r>
    </w:p>
    <w:p w14:paraId="7946844A" w14:textId="77777777" w:rsidR="000852F6" w:rsidRPr="00A4233A" w:rsidRDefault="000852F6" w:rsidP="000852F6">
      <w:pPr>
        <w:rPr>
          <w:sz w:val="20"/>
          <w:szCs w:val="20"/>
        </w:rPr>
      </w:pPr>
      <w:r w:rsidRPr="00A4233A">
        <w:rPr>
          <w:sz w:val="20"/>
          <w:szCs w:val="20"/>
        </w:rPr>
        <w:t>59821 Arnsberg</w:t>
      </w:r>
    </w:p>
    <w:p w14:paraId="214E167A" w14:textId="495E37C9" w:rsidR="000852F6" w:rsidRPr="00A4233A" w:rsidRDefault="000852F6" w:rsidP="000852F6">
      <w:pPr>
        <w:rPr>
          <w:sz w:val="20"/>
          <w:szCs w:val="20"/>
        </w:rPr>
      </w:pPr>
      <w:r w:rsidRPr="00A4233A">
        <w:rPr>
          <w:sz w:val="20"/>
          <w:szCs w:val="20"/>
        </w:rPr>
        <w:t>Tel.: +49 291-941</w:t>
      </w:r>
      <w:r w:rsidR="00150015">
        <w:rPr>
          <w:sz w:val="20"/>
          <w:szCs w:val="20"/>
        </w:rPr>
        <w:t>38</w:t>
      </w:r>
      <w:r w:rsidRPr="00A4233A">
        <w:rPr>
          <w:sz w:val="20"/>
          <w:szCs w:val="20"/>
        </w:rPr>
        <w:t>5</w:t>
      </w:r>
    </w:p>
    <w:p w14:paraId="4BC10915" w14:textId="77777777" w:rsidR="000852F6" w:rsidRDefault="000852F6" w:rsidP="000852F6">
      <w:pPr>
        <w:rPr>
          <w:sz w:val="20"/>
          <w:szCs w:val="20"/>
        </w:rPr>
      </w:pPr>
    </w:p>
    <w:p w14:paraId="35356CC8" w14:textId="07A2E134" w:rsidR="00867D24" w:rsidRPr="00A4233A" w:rsidRDefault="00867D24" w:rsidP="00867D24">
      <w:pPr>
        <w:rPr>
          <w:sz w:val="20"/>
          <w:szCs w:val="20"/>
        </w:rPr>
      </w:pPr>
      <w:r>
        <w:rPr>
          <w:sz w:val="20"/>
          <w:szCs w:val="20"/>
        </w:rPr>
        <w:t>(</w:t>
      </w:r>
      <w:r w:rsidRPr="00BF6B9D">
        <w:rPr>
          <w:sz w:val="20"/>
          <w:szCs w:val="20"/>
        </w:rPr>
        <w:t xml:space="preserve">Zusätzliche Auskünfte über die Vergabeunterlagen und diese Angebotsaufforderung sind spätestens bis zum </w:t>
      </w:r>
      <w:r w:rsidR="00150015">
        <w:rPr>
          <w:sz w:val="20"/>
          <w:szCs w:val="20"/>
        </w:rPr>
        <w:t>28.07.2026</w:t>
      </w:r>
      <w:r>
        <w:rPr>
          <w:sz w:val="20"/>
          <w:szCs w:val="20"/>
        </w:rPr>
        <w:t xml:space="preserve"> </w:t>
      </w:r>
      <w:r w:rsidRPr="00BF6B9D">
        <w:rPr>
          <w:sz w:val="20"/>
          <w:szCs w:val="20"/>
        </w:rPr>
        <w:t>bei dem oben genannten Auftraggeber anzufordern.</w:t>
      </w:r>
      <w:r>
        <w:rPr>
          <w:sz w:val="20"/>
          <w:szCs w:val="20"/>
        </w:rPr>
        <w:t>)</w:t>
      </w:r>
    </w:p>
    <w:p w14:paraId="7D82A9B1" w14:textId="77777777" w:rsidR="00867D24" w:rsidRDefault="00867D24" w:rsidP="000852F6">
      <w:pPr>
        <w:rPr>
          <w:sz w:val="20"/>
          <w:szCs w:val="20"/>
        </w:rPr>
      </w:pPr>
    </w:p>
    <w:p w14:paraId="70457F66" w14:textId="77777777" w:rsidR="00867D24" w:rsidRPr="00A4233A" w:rsidRDefault="00867D24" w:rsidP="000852F6">
      <w:pPr>
        <w:rPr>
          <w:sz w:val="20"/>
          <w:szCs w:val="20"/>
        </w:rPr>
      </w:pPr>
    </w:p>
    <w:p w14:paraId="47863E66" w14:textId="77777777" w:rsidR="000852F6" w:rsidRPr="00A4233A" w:rsidRDefault="000852F6" w:rsidP="000852F6">
      <w:pPr>
        <w:rPr>
          <w:sz w:val="20"/>
          <w:szCs w:val="20"/>
        </w:rPr>
      </w:pPr>
      <w:r w:rsidRPr="00A4233A">
        <w:rPr>
          <w:sz w:val="20"/>
          <w:szCs w:val="20"/>
        </w:rPr>
        <w:t>Stelle, bei der die Angebote einzureichen sind:</w:t>
      </w:r>
    </w:p>
    <w:p w14:paraId="0414ABBF" w14:textId="77777777" w:rsidR="000852F6" w:rsidRPr="00A4233A" w:rsidRDefault="000852F6" w:rsidP="000852F6">
      <w:pPr>
        <w:rPr>
          <w:sz w:val="20"/>
          <w:szCs w:val="20"/>
        </w:rPr>
      </w:pPr>
      <w:r w:rsidRPr="00A4233A">
        <w:rPr>
          <w:sz w:val="20"/>
          <w:szCs w:val="20"/>
        </w:rPr>
        <w:t>Hochsauerlandkreis</w:t>
      </w:r>
    </w:p>
    <w:p w14:paraId="280D65F3" w14:textId="77777777" w:rsidR="000852F6" w:rsidRPr="00A4233A" w:rsidRDefault="000852F6" w:rsidP="000852F6">
      <w:pPr>
        <w:rPr>
          <w:sz w:val="20"/>
          <w:szCs w:val="20"/>
        </w:rPr>
      </w:pPr>
      <w:r w:rsidRPr="00A4233A">
        <w:rPr>
          <w:sz w:val="20"/>
          <w:szCs w:val="20"/>
        </w:rPr>
        <w:t>zentrale Vergabestelle</w:t>
      </w:r>
    </w:p>
    <w:p w14:paraId="250CF186" w14:textId="77777777" w:rsidR="000852F6" w:rsidRPr="00A4233A" w:rsidRDefault="000852F6" w:rsidP="000852F6">
      <w:pPr>
        <w:rPr>
          <w:sz w:val="20"/>
          <w:szCs w:val="20"/>
        </w:rPr>
      </w:pPr>
      <w:r w:rsidRPr="00A4233A">
        <w:rPr>
          <w:sz w:val="20"/>
          <w:szCs w:val="20"/>
        </w:rPr>
        <w:t>Eichholzstraße 11</w:t>
      </w:r>
    </w:p>
    <w:p w14:paraId="7C9A57C6" w14:textId="77777777" w:rsidR="000852F6" w:rsidRPr="00A4233A" w:rsidRDefault="000852F6" w:rsidP="000852F6">
      <w:pPr>
        <w:rPr>
          <w:sz w:val="20"/>
          <w:szCs w:val="20"/>
        </w:rPr>
      </w:pPr>
      <w:r w:rsidRPr="00A4233A">
        <w:rPr>
          <w:sz w:val="20"/>
          <w:szCs w:val="20"/>
        </w:rPr>
        <w:t>59821 Arnsberg</w:t>
      </w:r>
    </w:p>
    <w:p w14:paraId="48264CAD" w14:textId="5EA1C44A" w:rsidR="000852F6" w:rsidRPr="00A4233A" w:rsidRDefault="000852F6" w:rsidP="000852F6">
      <w:pPr>
        <w:rPr>
          <w:sz w:val="20"/>
          <w:szCs w:val="20"/>
        </w:rPr>
      </w:pPr>
      <w:r w:rsidRPr="00A4233A">
        <w:rPr>
          <w:sz w:val="20"/>
          <w:szCs w:val="20"/>
        </w:rPr>
        <w:t>Tel.: +49 291-941</w:t>
      </w:r>
      <w:r w:rsidR="00150015">
        <w:rPr>
          <w:sz w:val="20"/>
          <w:szCs w:val="20"/>
        </w:rPr>
        <w:t>38</w:t>
      </w:r>
      <w:r w:rsidRPr="00A4233A">
        <w:rPr>
          <w:sz w:val="20"/>
          <w:szCs w:val="20"/>
        </w:rPr>
        <w:t>5</w:t>
      </w:r>
    </w:p>
    <w:p w14:paraId="00586B88" w14:textId="77777777" w:rsidR="005107A9" w:rsidRDefault="005107A9" w:rsidP="00B06249">
      <w:pPr>
        <w:rPr>
          <w:sz w:val="20"/>
          <w:szCs w:val="20"/>
        </w:rPr>
      </w:pPr>
    </w:p>
    <w:p w14:paraId="5B21FC59" w14:textId="77777777" w:rsidR="0041576D" w:rsidRDefault="0041576D" w:rsidP="00B06249">
      <w:pPr>
        <w:rPr>
          <w:sz w:val="20"/>
          <w:szCs w:val="20"/>
        </w:rPr>
      </w:pPr>
    </w:p>
    <w:p w14:paraId="41DAC829" w14:textId="77777777" w:rsidR="00C36E43" w:rsidRPr="00A4233A" w:rsidRDefault="00C36E43" w:rsidP="00B51B6B">
      <w:pPr>
        <w:rPr>
          <w:rFonts w:eastAsia="Calibri"/>
          <w:sz w:val="20"/>
          <w:szCs w:val="20"/>
        </w:rPr>
      </w:pPr>
    </w:p>
    <w:p w14:paraId="013DAF5B" w14:textId="77777777" w:rsidR="00C36E43" w:rsidRPr="00B06249" w:rsidRDefault="00C36E43" w:rsidP="00B51B6B">
      <w:pPr>
        <w:rPr>
          <w:b/>
          <w:sz w:val="20"/>
          <w:szCs w:val="20"/>
        </w:rPr>
      </w:pPr>
      <w:r w:rsidRPr="00B06249">
        <w:rPr>
          <w:b/>
          <w:sz w:val="20"/>
          <w:szCs w:val="20"/>
        </w:rPr>
        <w:t>Zusammen mit dem Angebot bitte ich Sie folgende Unterlagen bzw. Nachweise einzureichen:</w:t>
      </w:r>
    </w:p>
    <w:p w14:paraId="367CDD19" w14:textId="55C41C51" w:rsidR="008843D0" w:rsidRDefault="00150015" w:rsidP="008843D0">
      <w:pPr>
        <w:pStyle w:val="Listenabsatz"/>
        <w:numPr>
          <w:ilvl w:val="0"/>
          <w:numId w:val="1"/>
        </w:numPr>
        <w:rPr>
          <w:rFonts w:eastAsia="Calibri"/>
          <w:sz w:val="20"/>
          <w:szCs w:val="20"/>
        </w:rPr>
      </w:pPr>
      <w:r>
        <w:rPr>
          <w:rFonts w:eastAsia="Calibri"/>
          <w:sz w:val="20"/>
          <w:szCs w:val="20"/>
        </w:rPr>
        <w:t>Leistungsverzeichnis (bepreis)</w:t>
      </w:r>
    </w:p>
    <w:p w14:paraId="2EEB6A05" w14:textId="34646024" w:rsidR="00150015" w:rsidRDefault="00150015" w:rsidP="008843D0">
      <w:pPr>
        <w:pStyle w:val="Listenabsatz"/>
        <w:numPr>
          <w:ilvl w:val="0"/>
          <w:numId w:val="1"/>
        </w:numPr>
        <w:rPr>
          <w:rFonts w:eastAsia="Calibri"/>
          <w:sz w:val="20"/>
          <w:szCs w:val="20"/>
        </w:rPr>
      </w:pPr>
      <w:r>
        <w:rPr>
          <w:rFonts w:eastAsia="Calibri"/>
          <w:sz w:val="20"/>
          <w:szCs w:val="20"/>
        </w:rPr>
        <w:t>Eigenerklärung Mindestlohngesetz</w:t>
      </w:r>
    </w:p>
    <w:p w14:paraId="02D978E0" w14:textId="68548521" w:rsidR="00150015" w:rsidRDefault="00150015" w:rsidP="008843D0">
      <w:pPr>
        <w:pStyle w:val="Listenabsatz"/>
        <w:numPr>
          <w:ilvl w:val="0"/>
          <w:numId w:val="1"/>
        </w:numPr>
        <w:rPr>
          <w:rFonts w:eastAsia="Calibri"/>
          <w:sz w:val="20"/>
          <w:szCs w:val="20"/>
        </w:rPr>
      </w:pPr>
      <w:r>
        <w:rPr>
          <w:rFonts w:eastAsia="Calibri"/>
          <w:sz w:val="20"/>
          <w:szCs w:val="20"/>
        </w:rPr>
        <w:t>VVB 124 LD – Eigenerklärung zur Eignung</w:t>
      </w:r>
    </w:p>
    <w:p w14:paraId="6F3AD3E8" w14:textId="77777777" w:rsidR="00F23659" w:rsidRDefault="00F23659" w:rsidP="00C36E43">
      <w:pPr>
        <w:rPr>
          <w:rFonts w:eastAsia="Calibri"/>
          <w:sz w:val="20"/>
          <w:szCs w:val="20"/>
        </w:rPr>
      </w:pPr>
    </w:p>
    <w:p w14:paraId="14EB5165" w14:textId="77777777" w:rsidR="00C36E43" w:rsidRPr="00B06249" w:rsidRDefault="00C36E43" w:rsidP="00B06249">
      <w:pPr>
        <w:rPr>
          <w:b/>
          <w:sz w:val="20"/>
          <w:szCs w:val="20"/>
        </w:rPr>
      </w:pPr>
      <w:r w:rsidRPr="00A4233A">
        <w:rPr>
          <w:b/>
          <w:sz w:val="20"/>
          <w:szCs w:val="20"/>
        </w:rPr>
        <w:t xml:space="preserve">Beigefügte </w:t>
      </w:r>
      <w:r w:rsidR="00A62CCF">
        <w:rPr>
          <w:b/>
          <w:sz w:val="20"/>
          <w:szCs w:val="20"/>
        </w:rPr>
        <w:t>besondere Vertragsbedingungen:</w:t>
      </w:r>
    </w:p>
    <w:p w14:paraId="229E4471" w14:textId="4AEEAF4A" w:rsidR="008843D0" w:rsidRDefault="00150015" w:rsidP="008843D0">
      <w:pPr>
        <w:pStyle w:val="Listenabsatz"/>
        <w:numPr>
          <w:ilvl w:val="0"/>
          <w:numId w:val="1"/>
        </w:numPr>
        <w:rPr>
          <w:rFonts w:eastAsia="Calibri"/>
          <w:sz w:val="20"/>
          <w:szCs w:val="20"/>
        </w:rPr>
      </w:pPr>
      <w:r>
        <w:rPr>
          <w:rFonts w:eastAsia="Calibri"/>
          <w:sz w:val="20"/>
          <w:szCs w:val="20"/>
        </w:rPr>
        <w:t>VHB 513 – Besondere Vertragsbedingungen</w:t>
      </w:r>
    </w:p>
    <w:p w14:paraId="2CB47819" w14:textId="77777777" w:rsidR="008843D0" w:rsidRDefault="008843D0" w:rsidP="004058B7">
      <w:pPr>
        <w:rPr>
          <w:sz w:val="20"/>
          <w:szCs w:val="20"/>
          <w:u w:val="single"/>
        </w:rPr>
      </w:pPr>
    </w:p>
    <w:p w14:paraId="1799C07C" w14:textId="77777777" w:rsidR="00867D24" w:rsidRDefault="00867D24" w:rsidP="004058B7">
      <w:pPr>
        <w:rPr>
          <w:sz w:val="20"/>
          <w:szCs w:val="20"/>
          <w:u w:val="single"/>
        </w:rPr>
      </w:pPr>
    </w:p>
    <w:p w14:paraId="227010C7" w14:textId="77777777" w:rsidR="00B06249" w:rsidRPr="004058B7" w:rsidRDefault="00B06249" w:rsidP="004058B7">
      <w:pPr>
        <w:rPr>
          <w:rFonts w:eastAsia="Calibri"/>
          <w:sz w:val="20"/>
          <w:szCs w:val="20"/>
        </w:rPr>
      </w:pPr>
      <w:r w:rsidRPr="004058B7">
        <w:rPr>
          <w:sz w:val="20"/>
          <w:szCs w:val="20"/>
          <w:u w:val="single"/>
        </w:rPr>
        <w:t>Sonstige Hinweise:</w:t>
      </w:r>
    </w:p>
    <w:p w14:paraId="404076E3" w14:textId="77777777" w:rsidR="00B06249" w:rsidRPr="00B06249" w:rsidRDefault="00B06249" w:rsidP="00867D24">
      <w:pPr>
        <w:ind w:left="142" w:hanging="142"/>
        <w:rPr>
          <w:sz w:val="20"/>
          <w:szCs w:val="20"/>
        </w:rPr>
      </w:pPr>
      <w:r w:rsidRPr="00B06249">
        <w:rPr>
          <w:sz w:val="20"/>
          <w:szCs w:val="20"/>
        </w:rPr>
        <w:t>-</w:t>
      </w:r>
      <w:r>
        <w:rPr>
          <w:sz w:val="20"/>
          <w:szCs w:val="20"/>
        </w:rPr>
        <w:t xml:space="preserve"> Einziges Zuschlagskriterium ist der Angebotspreis.</w:t>
      </w:r>
    </w:p>
    <w:p w14:paraId="041DBF15" w14:textId="77777777" w:rsidR="00B06249" w:rsidRDefault="00B06249" w:rsidP="00867D24">
      <w:pPr>
        <w:ind w:left="142" w:hanging="142"/>
        <w:rPr>
          <w:sz w:val="20"/>
          <w:szCs w:val="20"/>
        </w:rPr>
      </w:pPr>
    </w:p>
    <w:p w14:paraId="79924A11" w14:textId="705EEE4E" w:rsidR="00B06249" w:rsidRDefault="00B06249" w:rsidP="00867D24">
      <w:pPr>
        <w:ind w:left="142" w:hanging="142"/>
        <w:rPr>
          <w:sz w:val="20"/>
          <w:szCs w:val="20"/>
        </w:rPr>
      </w:pPr>
      <w:r w:rsidRPr="00A4233A">
        <w:rPr>
          <w:sz w:val="20"/>
          <w:szCs w:val="20"/>
        </w:rPr>
        <w:t xml:space="preserve">- </w:t>
      </w:r>
      <w:r w:rsidR="00270ECE" w:rsidRPr="008D4174">
        <w:rPr>
          <w:sz w:val="20"/>
          <w:szCs w:val="20"/>
        </w:rPr>
        <w:t>Verhandlungen finden in der Regel bei öffentlichen Ausschreibungen nicht statt, sind jedoch im Falle von besonderen Umständen zulässig und möglich.</w:t>
      </w:r>
    </w:p>
    <w:p w14:paraId="64743AAD" w14:textId="77777777" w:rsidR="00270ECE" w:rsidRDefault="00270ECE" w:rsidP="00867D24">
      <w:pPr>
        <w:ind w:left="142" w:hanging="142"/>
        <w:rPr>
          <w:sz w:val="20"/>
          <w:szCs w:val="20"/>
        </w:rPr>
      </w:pPr>
    </w:p>
    <w:p w14:paraId="7C30709F" w14:textId="77777777" w:rsidR="00B06249" w:rsidRPr="00B06249" w:rsidRDefault="00B06249" w:rsidP="00867D24">
      <w:pPr>
        <w:ind w:left="142" w:hanging="142"/>
        <w:rPr>
          <w:sz w:val="20"/>
          <w:szCs w:val="20"/>
        </w:rPr>
      </w:pPr>
      <w:r w:rsidRPr="00B06249">
        <w:rPr>
          <w:sz w:val="20"/>
          <w:szCs w:val="20"/>
        </w:rPr>
        <w:t>-</w:t>
      </w:r>
      <w:r>
        <w:rPr>
          <w:sz w:val="20"/>
          <w:szCs w:val="20"/>
        </w:rPr>
        <w:t xml:space="preserve"> Fehlende, unvollständige oder fehlerhafte Unterlagen können nachgefordert werden.</w:t>
      </w:r>
    </w:p>
    <w:p w14:paraId="695D8D1A" w14:textId="77777777" w:rsidR="00B06249" w:rsidRDefault="00B06249" w:rsidP="00867D24">
      <w:pPr>
        <w:ind w:left="142" w:hanging="142"/>
        <w:rPr>
          <w:rFonts w:eastAsia="Calibri"/>
          <w:sz w:val="20"/>
          <w:szCs w:val="20"/>
        </w:rPr>
      </w:pPr>
    </w:p>
    <w:p w14:paraId="44FB1CB3" w14:textId="23D5CF5E" w:rsidR="00F23659" w:rsidRDefault="00A5165C" w:rsidP="00867D24">
      <w:pPr>
        <w:ind w:left="142" w:hanging="142"/>
        <w:rPr>
          <w:rFonts w:eastAsia="Calibri"/>
          <w:sz w:val="20"/>
          <w:szCs w:val="20"/>
        </w:rPr>
      </w:pPr>
      <w:r w:rsidRPr="00A5165C">
        <w:rPr>
          <w:rFonts w:eastAsia="Calibri"/>
          <w:sz w:val="20"/>
          <w:szCs w:val="20"/>
        </w:rPr>
        <w:t>-</w:t>
      </w:r>
      <w:r>
        <w:rPr>
          <w:rFonts w:eastAsia="Calibri"/>
          <w:sz w:val="20"/>
          <w:szCs w:val="20"/>
        </w:rPr>
        <w:t xml:space="preserve"> Die Abgabe von Nebenangeboten und / oder mehreren Hauptangeboten ist </w:t>
      </w:r>
      <w:r w:rsidR="00150015">
        <w:rPr>
          <w:rFonts w:eastAsia="Calibri"/>
          <w:sz w:val="20"/>
          <w:szCs w:val="20"/>
        </w:rPr>
        <w:t xml:space="preserve">nicht </w:t>
      </w:r>
      <w:r>
        <w:rPr>
          <w:rFonts w:eastAsia="Calibri"/>
          <w:sz w:val="20"/>
          <w:szCs w:val="20"/>
        </w:rPr>
        <w:t>zulässig.</w:t>
      </w:r>
    </w:p>
    <w:p w14:paraId="565ADDFD" w14:textId="77777777" w:rsidR="00867D24" w:rsidRDefault="00867D24" w:rsidP="00867D24">
      <w:pPr>
        <w:ind w:left="142" w:hanging="142"/>
        <w:rPr>
          <w:rFonts w:eastAsia="Calibri"/>
          <w:sz w:val="20"/>
          <w:szCs w:val="20"/>
        </w:rPr>
      </w:pPr>
    </w:p>
    <w:p w14:paraId="4DEFB22F" w14:textId="2F4C880A" w:rsidR="00867D24" w:rsidRPr="00867D24" w:rsidRDefault="00867D24" w:rsidP="00867D24">
      <w:pPr>
        <w:pStyle w:val="Listenabsatz"/>
        <w:numPr>
          <w:ilvl w:val="0"/>
          <w:numId w:val="13"/>
        </w:numPr>
        <w:ind w:left="142" w:hanging="142"/>
        <w:jc w:val="both"/>
        <w:rPr>
          <w:rFonts w:eastAsia="Calibri"/>
          <w:sz w:val="20"/>
          <w:szCs w:val="20"/>
        </w:rPr>
      </w:pPr>
      <w:r w:rsidRPr="00BF6B9D">
        <w:rPr>
          <w:rFonts w:eastAsia="Calibri"/>
          <w:sz w:val="20"/>
          <w:szCs w:val="20"/>
        </w:rPr>
        <w:t>Die von Ihnen erbetenen, personenbezogenen Angaben werden im Rahmen des Vergabeverfahrens verarbeitet und gespeichert. Ihre Angaben sind Voraussetzung für die Berücksichtigung Ihres Angebotes.</w:t>
      </w:r>
    </w:p>
    <w:p w14:paraId="7088DB56" w14:textId="77777777" w:rsidR="005C060E" w:rsidRDefault="005C060E" w:rsidP="00867D24">
      <w:pPr>
        <w:ind w:left="142" w:hanging="142"/>
        <w:rPr>
          <w:rFonts w:eastAsia="Calibri"/>
          <w:sz w:val="20"/>
          <w:szCs w:val="20"/>
        </w:rPr>
      </w:pPr>
    </w:p>
    <w:p w14:paraId="4D536A0D" w14:textId="77777777" w:rsidR="00F23659" w:rsidRDefault="00F23659" w:rsidP="00867D24">
      <w:pPr>
        <w:ind w:left="142" w:hanging="142"/>
        <w:jc w:val="both"/>
        <w:rPr>
          <w:rFonts w:eastAsia="Calibri"/>
          <w:sz w:val="20"/>
          <w:szCs w:val="20"/>
        </w:rPr>
      </w:pPr>
      <w:r w:rsidRPr="00F23659">
        <w:rPr>
          <w:rFonts w:eastAsia="Calibri"/>
          <w:sz w:val="20"/>
          <w:szCs w:val="20"/>
        </w:rPr>
        <w:t>-</w:t>
      </w:r>
      <w:r>
        <w:rPr>
          <w:rFonts w:eastAsia="Calibri"/>
          <w:sz w:val="20"/>
          <w:szCs w:val="20"/>
        </w:rPr>
        <w:t xml:space="preserve"> </w:t>
      </w:r>
      <w:r w:rsidRPr="00F23659">
        <w:rPr>
          <w:rFonts w:eastAsia="Calibri"/>
          <w:sz w:val="20"/>
          <w:szCs w:val="20"/>
        </w:rPr>
        <w:t>Der Download der Vergabeunterlagen vom Portal erfolgt g</w:t>
      </w:r>
      <w:r>
        <w:rPr>
          <w:rFonts w:eastAsia="Calibri"/>
          <w:sz w:val="20"/>
          <w:szCs w:val="20"/>
        </w:rPr>
        <w:t xml:space="preserve">ebührenfrei. Eine Registrierung ist </w:t>
      </w:r>
      <w:r w:rsidRPr="00F23659">
        <w:rPr>
          <w:rFonts w:eastAsia="Calibri"/>
          <w:sz w:val="20"/>
          <w:szCs w:val="20"/>
        </w:rPr>
        <w:t>nicht erforderlich. Die Registrierung als Bewerber auf dem Por</w:t>
      </w:r>
      <w:r>
        <w:rPr>
          <w:rFonts w:eastAsia="Calibri"/>
          <w:sz w:val="20"/>
          <w:szCs w:val="20"/>
        </w:rPr>
        <w:t xml:space="preserve">tal wird aber empfohlen, um die </w:t>
      </w:r>
      <w:r w:rsidRPr="00F23659">
        <w:rPr>
          <w:rFonts w:eastAsia="Calibri"/>
          <w:sz w:val="20"/>
          <w:szCs w:val="20"/>
        </w:rPr>
        <w:t>Kommunikation zwischen Bieter und Vergabestelle sicherzust</w:t>
      </w:r>
      <w:r>
        <w:rPr>
          <w:rFonts w:eastAsia="Calibri"/>
          <w:sz w:val="20"/>
          <w:szCs w:val="20"/>
        </w:rPr>
        <w:t xml:space="preserve">ellen. Ansonsten obliegt es dem </w:t>
      </w:r>
      <w:r w:rsidRPr="00F23659">
        <w:rPr>
          <w:rFonts w:eastAsia="Calibri"/>
          <w:sz w:val="20"/>
          <w:szCs w:val="20"/>
        </w:rPr>
        <w:t>Bewerber, sich kontinuierlich über die Kommunikation im</w:t>
      </w:r>
      <w:r>
        <w:rPr>
          <w:rFonts w:eastAsia="Calibri"/>
          <w:sz w:val="20"/>
          <w:szCs w:val="20"/>
        </w:rPr>
        <w:t xml:space="preserve"> Verfahren und die Änderung von </w:t>
      </w:r>
      <w:r w:rsidRPr="00F23659">
        <w:rPr>
          <w:rFonts w:eastAsia="Calibri"/>
          <w:sz w:val="20"/>
          <w:szCs w:val="20"/>
        </w:rPr>
        <w:t>inhaltlichen oder verfahrensmäßigen Daten zu unterrichten.</w:t>
      </w:r>
    </w:p>
    <w:p w14:paraId="14185FA6" w14:textId="77777777" w:rsidR="00F23659" w:rsidRDefault="00F23659" w:rsidP="00F23659">
      <w:pPr>
        <w:jc w:val="both"/>
        <w:rPr>
          <w:rFonts w:eastAsia="Calibri"/>
          <w:sz w:val="20"/>
          <w:szCs w:val="20"/>
        </w:rPr>
      </w:pPr>
    </w:p>
    <w:p w14:paraId="061A1E80" w14:textId="77777777" w:rsidR="00F23659" w:rsidRDefault="00F23659" w:rsidP="00F23659">
      <w:pPr>
        <w:rPr>
          <w:rFonts w:eastAsia="Calibri"/>
          <w:sz w:val="20"/>
          <w:szCs w:val="20"/>
        </w:rPr>
      </w:pPr>
    </w:p>
    <w:p w14:paraId="3310DB02" w14:textId="77777777" w:rsidR="00C36E43" w:rsidRDefault="00C36E43" w:rsidP="00C36E43">
      <w:pPr>
        <w:rPr>
          <w:rFonts w:eastAsia="Calibri"/>
          <w:sz w:val="20"/>
          <w:szCs w:val="20"/>
        </w:rPr>
      </w:pPr>
    </w:p>
    <w:p w14:paraId="28AEB2A5" w14:textId="77777777" w:rsidR="00B06249" w:rsidRDefault="00B06249" w:rsidP="00C36E43">
      <w:pPr>
        <w:rPr>
          <w:rFonts w:eastAsia="Calibri"/>
          <w:sz w:val="20"/>
          <w:szCs w:val="20"/>
        </w:rPr>
      </w:pPr>
    </w:p>
    <w:p w14:paraId="51083264" w14:textId="77777777" w:rsidR="00B06249" w:rsidRPr="00A4233A" w:rsidRDefault="00B06249" w:rsidP="00C36E43">
      <w:pPr>
        <w:rPr>
          <w:rFonts w:eastAsia="Calibri"/>
          <w:sz w:val="20"/>
          <w:szCs w:val="20"/>
        </w:rPr>
      </w:pPr>
    </w:p>
    <w:p w14:paraId="428206FC" w14:textId="77777777" w:rsidR="00B51B6B" w:rsidRPr="00A4233A" w:rsidRDefault="00B51B6B" w:rsidP="00B51B6B">
      <w:pPr>
        <w:rPr>
          <w:rFonts w:eastAsia="Calibri"/>
          <w:sz w:val="20"/>
          <w:szCs w:val="20"/>
        </w:rPr>
      </w:pPr>
      <w:r w:rsidRPr="00A4233A">
        <w:rPr>
          <w:rFonts w:eastAsia="Calibri"/>
          <w:sz w:val="20"/>
          <w:szCs w:val="20"/>
        </w:rPr>
        <w:t>Mit freundlichen Grüßen</w:t>
      </w:r>
    </w:p>
    <w:p w14:paraId="1152D787" w14:textId="77777777" w:rsidR="00B51B6B" w:rsidRPr="00A4233A" w:rsidRDefault="00B51B6B" w:rsidP="00B51B6B">
      <w:pPr>
        <w:rPr>
          <w:rFonts w:eastAsia="Calibri"/>
          <w:sz w:val="20"/>
          <w:szCs w:val="20"/>
        </w:rPr>
      </w:pPr>
      <w:r w:rsidRPr="00A4233A">
        <w:rPr>
          <w:rFonts w:eastAsia="Calibri"/>
          <w:sz w:val="20"/>
          <w:szCs w:val="20"/>
        </w:rPr>
        <w:t>Im Auftrag</w:t>
      </w:r>
    </w:p>
    <w:p w14:paraId="322311B0" w14:textId="77777777" w:rsidR="00B51B6B" w:rsidRPr="00A4233A" w:rsidRDefault="00B51B6B" w:rsidP="00B51B6B">
      <w:pPr>
        <w:rPr>
          <w:rFonts w:eastAsia="Calibri"/>
          <w:sz w:val="20"/>
          <w:szCs w:val="20"/>
        </w:rPr>
      </w:pPr>
    </w:p>
    <w:p w14:paraId="38944D62" w14:textId="318DEABE" w:rsidR="00C36E43" w:rsidRPr="00A4233A" w:rsidRDefault="00101ACA" w:rsidP="00B51B6B">
      <w:pPr>
        <w:pStyle w:val="kopfallgem9"/>
        <w:rPr>
          <w:sz w:val="20"/>
          <w:szCs w:val="20"/>
        </w:rPr>
      </w:pPr>
      <w:r>
        <w:rPr>
          <w:sz w:val="20"/>
          <w:szCs w:val="20"/>
        </w:rPr>
        <w:t xml:space="preserve">gez. </w:t>
      </w:r>
      <w:r w:rsidR="00150015">
        <w:rPr>
          <w:sz w:val="20"/>
          <w:szCs w:val="20"/>
        </w:rPr>
        <w:t>Kleinehr</w:t>
      </w:r>
    </w:p>
    <w:p w14:paraId="2C69794D" w14:textId="77777777" w:rsidR="00C36E43" w:rsidRPr="00A4233A" w:rsidRDefault="00C36E43" w:rsidP="00B51B6B">
      <w:pPr>
        <w:pStyle w:val="kopfallgem9"/>
        <w:rPr>
          <w:sz w:val="20"/>
          <w:szCs w:val="20"/>
        </w:rPr>
      </w:pPr>
      <w:r w:rsidRPr="00A4233A">
        <w:rPr>
          <w:sz w:val="20"/>
          <w:szCs w:val="20"/>
        </w:rPr>
        <w:t>Vergabestelle Hochsauerlandkreis</w:t>
      </w:r>
    </w:p>
    <w:sectPr w:rsidR="00C36E43" w:rsidRPr="00A4233A" w:rsidSect="0029008C">
      <w:headerReference w:type="default" r:id="rId13"/>
      <w:headerReference w:type="first" r:id="rId14"/>
      <w:footerReference w:type="first" r:id="rId15"/>
      <w:type w:val="continuous"/>
      <w:pgSz w:w="11906" w:h="16838" w:code="9"/>
      <w:pgMar w:top="851" w:right="1134" w:bottom="102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8A228" w14:textId="77777777" w:rsidR="00FF3D01" w:rsidRDefault="00FF3D01">
      <w:r>
        <w:separator/>
      </w:r>
    </w:p>
  </w:endnote>
  <w:endnote w:type="continuationSeparator" w:id="0">
    <w:p w14:paraId="465AA36F" w14:textId="77777777" w:rsidR="00FF3D01" w:rsidRDefault="00FF3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D-DIN Condensed">
    <w:altName w:val="Arial Narrow"/>
    <w:panose1 w:val="00000000000000000000"/>
    <w:charset w:val="00"/>
    <w:family w:val="swiss"/>
    <w:notTrueType/>
    <w:pitch w:val="variable"/>
    <w:sig w:usb0="00000003" w:usb1="4000000A" w:usb2="00000000" w:usb3="00000000" w:csb0="00000001" w:csb1="00000000"/>
  </w:font>
  <w:font w:name="Minion Pro">
    <w:panose1 w:val="00000000000000000000"/>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AD57B5" w14:textId="77777777" w:rsidR="00C45CA3" w:rsidRDefault="000B57AD" w:rsidP="005F2321">
    <w:pPr>
      <w:pStyle w:val="Fuzeile"/>
      <w:tabs>
        <w:tab w:val="clear" w:pos="4536"/>
        <w:tab w:val="right" w:pos="1701"/>
        <w:tab w:val="left" w:pos="1843"/>
        <w:tab w:val="left" w:pos="3402"/>
        <w:tab w:val="left" w:pos="3766"/>
        <w:tab w:val="left" w:pos="5529"/>
        <w:tab w:val="left" w:pos="5907"/>
        <w:tab w:val="left" w:pos="7655"/>
        <w:tab w:val="left" w:pos="8007"/>
      </w:tabs>
      <w:rPr>
        <w:sz w:val="12"/>
        <w:szCs w:val="12"/>
      </w:rPr>
    </w:pPr>
    <w:r>
      <w:rPr>
        <w:noProof/>
        <w:lang w:eastAsia="de-DE"/>
      </w:rPr>
      <mc:AlternateContent>
        <mc:Choice Requires="wps">
          <w:drawing>
            <wp:anchor distT="4294967294" distB="4294967294" distL="114300" distR="114300" simplePos="0" relativeHeight="251662336" behindDoc="0" locked="0" layoutInCell="1" allowOverlap="1" wp14:anchorId="4A086C19" wp14:editId="4027E51B">
              <wp:simplePos x="0" y="0"/>
              <wp:positionH relativeFrom="column">
                <wp:posOffset>6985</wp:posOffset>
              </wp:positionH>
              <wp:positionV relativeFrom="paragraph">
                <wp:posOffset>14604</wp:posOffset>
              </wp:positionV>
              <wp:extent cx="6202680" cy="0"/>
              <wp:effectExtent l="0" t="0" r="7620" b="0"/>
              <wp:wrapNone/>
              <wp:docPr id="6" name="Gerader Verbinde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02680" cy="0"/>
                      </a:xfrm>
                      <a:prstGeom prst="line">
                        <a:avLst/>
                      </a:prstGeom>
                      <a:noFill/>
                      <a:ln w="12700" cap="flat" cmpd="sng" algn="ctr">
                        <a:solidFill>
                          <a:sysClr val="window" lastClr="FFFFFF">
                            <a:lumMod val="50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7D788AC" id="Gerader Verbinder 5"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5pt,1.15pt" to="488.9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" strokecolor="#7f7f7f" strokeweight="1pt">
              <o:lock v:ext="edit" shapetype="f"/>
            </v:line>
          </w:pict>
        </mc:Fallback>
      </mc:AlternateContent>
    </w:r>
  </w:p>
  <w:p w14:paraId="4F0A6144" w14:textId="77777777" w:rsidR="002F3F29" w:rsidRPr="00F53036" w:rsidRDefault="002F3F29" w:rsidP="002F3F29">
    <w:pPr>
      <w:pStyle w:val="Fuzeile"/>
      <w:tabs>
        <w:tab w:val="clear" w:pos="4536"/>
        <w:tab w:val="right" w:pos="1701"/>
        <w:tab w:val="left" w:pos="1843"/>
        <w:tab w:val="left" w:pos="3402"/>
        <w:tab w:val="left" w:pos="3766"/>
        <w:tab w:val="left" w:pos="5529"/>
        <w:tab w:val="left" w:pos="5907"/>
        <w:tab w:val="left" w:pos="7655"/>
        <w:tab w:val="left" w:pos="8007"/>
      </w:tabs>
      <w:rPr>
        <w:color w:val="0D0D0D"/>
        <w:sz w:val="12"/>
        <w:szCs w:val="12"/>
      </w:rPr>
    </w:pPr>
    <w:r w:rsidRPr="00F53036">
      <w:rPr>
        <w:color w:val="0D0D0D"/>
        <w:sz w:val="12"/>
        <w:szCs w:val="12"/>
      </w:rPr>
      <w:t xml:space="preserve">Mo - Do. </w:t>
    </w:r>
    <w:r w:rsidRPr="00F53036">
      <w:rPr>
        <w:color w:val="0D0D0D"/>
        <w:sz w:val="12"/>
        <w:szCs w:val="12"/>
      </w:rPr>
      <w:tab/>
      <w:t>08.30 - 12.00 Uhr</w:t>
    </w:r>
    <w:r w:rsidRPr="00F53036">
      <w:rPr>
        <w:color w:val="0D0D0D"/>
        <w:sz w:val="12"/>
        <w:szCs w:val="12"/>
      </w:rPr>
      <w:tab/>
      <w:t>Individuelle Öffnungszeiten</w:t>
    </w:r>
    <w:r w:rsidRPr="00F53036">
      <w:rPr>
        <w:color w:val="0D0D0D"/>
        <w:sz w:val="12"/>
        <w:szCs w:val="12"/>
      </w:rPr>
      <w:tab/>
      <w:t>Sparkasse Hochsauerland</w:t>
    </w:r>
    <w:r w:rsidRPr="00F53036">
      <w:rPr>
        <w:color w:val="0D0D0D"/>
        <w:sz w:val="12"/>
        <w:szCs w:val="12"/>
      </w:rPr>
      <w:tab/>
      <w:t>Sparkasse Arnsberg-Sundern</w:t>
    </w:r>
    <w:r w:rsidRPr="00F53036">
      <w:rPr>
        <w:color w:val="0D0D0D"/>
        <w:sz w:val="12"/>
        <w:szCs w:val="12"/>
      </w:rPr>
      <w:tab/>
      <w:t>Sparkasse Mitten im Sauerland</w:t>
    </w:r>
  </w:p>
  <w:p w14:paraId="5C42557B" w14:textId="77777777" w:rsidR="002F3F29" w:rsidRPr="00F53036" w:rsidRDefault="002F3F29" w:rsidP="002F3F29">
    <w:pPr>
      <w:pStyle w:val="Fuzeile"/>
      <w:tabs>
        <w:tab w:val="clear" w:pos="4536"/>
        <w:tab w:val="right" w:pos="1701"/>
        <w:tab w:val="left" w:pos="1843"/>
        <w:tab w:val="left" w:pos="3402"/>
        <w:tab w:val="left" w:pos="3766"/>
        <w:tab w:val="left" w:pos="5529"/>
        <w:tab w:val="left" w:pos="5907"/>
        <w:tab w:val="left" w:pos="7655"/>
        <w:tab w:val="left" w:pos="8007"/>
      </w:tabs>
      <w:rPr>
        <w:color w:val="0D0D0D"/>
        <w:sz w:val="12"/>
        <w:szCs w:val="12"/>
      </w:rPr>
    </w:pPr>
    <w:r w:rsidRPr="00F53036">
      <w:rPr>
        <w:color w:val="0D0D0D"/>
        <w:sz w:val="12"/>
        <w:szCs w:val="12"/>
      </w:rPr>
      <w:t xml:space="preserve">Mo., Mi., Do. </w:t>
    </w:r>
    <w:r w:rsidRPr="00F53036">
      <w:rPr>
        <w:color w:val="0D0D0D"/>
        <w:sz w:val="12"/>
        <w:szCs w:val="12"/>
      </w:rPr>
      <w:tab/>
      <w:t>14.00 - 15.30 Uhr</w:t>
    </w:r>
    <w:r w:rsidRPr="00F53036">
      <w:rPr>
        <w:color w:val="0D0D0D"/>
        <w:sz w:val="12"/>
        <w:szCs w:val="12"/>
      </w:rPr>
      <w:tab/>
      <w:t>und Angaben zu De-Mail</w:t>
    </w:r>
    <w:r w:rsidRPr="00F53036">
      <w:rPr>
        <w:color w:val="0D0D0D"/>
        <w:sz w:val="12"/>
        <w:szCs w:val="12"/>
      </w:rPr>
      <w:tab/>
      <w:t xml:space="preserve">IBAN: </w:t>
    </w:r>
    <w:r w:rsidRPr="00F53036">
      <w:rPr>
        <w:color w:val="0D0D0D"/>
        <w:sz w:val="12"/>
        <w:szCs w:val="12"/>
      </w:rPr>
      <w:tab/>
      <w:t>DE64 4165 1770 0000 0001 90</w:t>
    </w:r>
    <w:r w:rsidRPr="00F53036">
      <w:rPr>
        <w:color w:val="0D0D0D"/>
        <w:sz w:val="12"/>
        <w:szCs w:val="12"/>
      </w:rPr>
      <w:tab/>
      <w:t>IBAN:</w:t>
    </w:r>
    <w:r w:rsidRPr="00F53036">
      <w:rPr>
        <w:color w:val="0D0D0D"/>
        <w:sz w:val="12"/>
        <w:szCs w:val="12"/>
      </w:rPr>
      <w:tab/>
      <w:t>DE40 4665 0005 0001 0073 27</w:t>
    </w:r>
    <w:r w:rsidRPr="00F53036">
      <w:rPr>
        <w:color w:val="0D0D0D"/>
        <w:sz w:val="12"/>
        <w:szCs w:val="12"/>
      </w:rPr>
      <w:tab/>
      <w:t>IBAN:</w:t>
    </w:r>
    <w:r w:rsidRPr="00F53036">
      <w:rPr>
        <w:color w:val="0D0D0D"/>
        <w:sz w:val="12"/>
        <w:szCs w:val="12"/>
      </w:rPr>
      <w:tab/>
      <w:t>DE77 4645 1012 0000 0000 18</w:t>
    </w:r>
  </w:p>
  <w:p w14:paraId="77D6301D" w14:textId="77777777" w:rsidR="002F3F29" w:rsidRPr="00F53036" w:rsidRDefault="002F3F29" w:rsidP="002F3F29">
    <w:pPr>
      <w:pStyle w:val="Fuzeile"/>
      <w:tabs>
        <w:tab w:val="clear" w:pos="4536"/>
        <w:tab w:val="right" w:pos="1701"/>
        <w:tab w:val="left" w:pos="1843"/>
        <w:tab w:val="left" w:pos="3402"/>
        <w:tab w:val="left" w:pos="3766"/>
        <w:tab w:val="left" w:pos="5529"/>
        <w:tab w:val="left" w:pos="5907"/>
        <w:tab w:val="left" w:pos="7655"/>
        <w:tab w:val="left" w:pos="8007"/>
      </w:tabs>
      <w:rPr>
        <w:color w:val="0D0D0D"/>
        <w:sz w:val="12"/>
        <w:szCs w:val="12"/>
      </w:rPr>
    </w:pPr>
    <w:r w:rsidRPr="00F53036">
      <w:rPr>
        <w:color w:val="0D0D0D"/>
        <w:sz w:val="12"/>
        <w:szCs w:val="12"/>
      </w:rPr>
      <w:t>Di.</w:t>
    </w:r>
    <w:r w:rsidRPr="00F53036">
      <w:rPr>
        <w:color w:val="0D0D0D"/>
        <w:sz w:val="12"/>
        <w:szCs w:val="12"/>
      </w:rPr>
      <w:tab/>
      <w:t>14.00 - 17.00 Uhr</w:t>
    </w:r>
    <w:r w:rsidRPr="00F53036">
      <w:rPr>
        <w:color w:val="0D0D0D"/>
        <w:sz w:val="12"/>
        <w:szCs w:val="12"/>
      </w:rPr>
      <w:tab/>
      <w:t>sowie E-Post finden Sie</w:t>
    </w:r>
    <w:r w:rsidRPr="00F53036">
      <w:rPr>
        <w:color w:val="0D0D0D"/>
        <w:sz w:val="12"/>
        <w:szCs w:val="12"/>
      </w:rPr>
      <w:tab/>
      <w:t xml:space="preserve">BIC: </w:t>
    </w:r>
    <w:r w:rsidRPr="00F53036">
      <w:rPr>
        <w:color w:val="0D0D0D"/>
        <w:sz w:val="12"/>
        <w:szCs w:val="12"/>
      </w:rPr>
      <w:tab/>
      <w:t>WELADED1HSL</w:t>
    </w:r>
    <w:r w:rsidRPr="00F53036">
      <w:rPr>
        <w:color w:val="0D0D0D"/>
        <w:sz w:val="12"/>
        <w:szCs w:val="12"/>
      </w:rPr>
      <w:tab/>
      <w:t>BIC:</w:t>
    </w:r>
    <w:r w:rsidRPr="00F53036">
      <w:rPr>
        <w:color w:val="0D0D0D"/>
        <w:sz w:val="12"/>
        <w:szCs w:val="12"/>
      </w:rPr>
      <w:tab/>
      <w:t>WELADED1ARN</w:t>
    </w:r>
    <w:r w:rsidRPr="00F53036">
      <w:rPr>
        <w:color w:val="0D0D0D"/>
        <w:sz w:val="12"/>
        <w:szCs w:val="12"/>
      </w:rPr>
      <w:tab/>
      <w:t>BIC:</w:t>
    </w:r>
    <w:r w:rsidRPr="00F53036">
      <w:rPr>
        <w:color w:val="0D0D0D"/>
        <w:sz w:val="12"/>
        <w:szCs w:val="12"/>
      </w:rPr>
      <w:tab/>
      <w:t>WELADED1MES</w:t>
    </w:r>
  </w:p>
  <w:p w14:paraId="6F00BFF8" w14:textId="77777777" w:rsidR="00C45CA3" w:rsidRPr="00F53036" w:rsidRDefault="002F3F29" w:rsidP="00BB58BE">
    <w:pPr>
      <w:pStyle w:val="Fuzeile"/>
      <w:tabs>
        <w:tab w:val="clear" w:pos="4536"/>
        <w:tab w:val="right" w:pos="1701"/>
        <w:tab w:val="left" w:pos="1843"/>
        <w:tab w:val="left" w:pos="3402"/>
        <w:tab w:val="left" w:pos="3766"/>
        <w:tab w:val="left" w:pos="5529"/>
        <w:tab w:val="left" w:pos="5907"/>
        <w:tab w:val="left" w:pos="7655"/>
        <w:tab w:val="left" w:pos="8007"/>
      </w:tabs>
      <w:rPr>
        <w:color w:val="0D0D0D"/>
        <w:sz w:val="12"/>
        <w:szCs w:val="12"/>
      </w:rPr>
    </w:pPr>
    <w:r w:rsidRPr="00F53036">
      <w:rPr>
        <w:color w:val="0D0D0D"/>
        <w:sz w:val="12"/>
        <w:szCs w:val="12"/>
      </w:rPr>
      <w:t>Fr.</w:t>
    </w:r>
    <w:r w:rsidRPr="00F53036">
      <w:rPr>
        <w:color w:val="0D0D0D"/>
        <w:sz w:val="12"/>
        <w:szCs w:val="12"/>
      </w:rPr>
      <w:tab/>
      <w:t>08.30 - 1</w:t>
    </w:r>
    <w:r>
      <w:rPr>
        <w:color w:val="0D0D0D"/>
        <w:sz w:val="12"/>
        <w:szCs w:val="12"/>
      </w:rPr>
      <w:t>3</w:t>
    </w:r>
    <w:r w:rsidRPr="00F53036">
      <w:rPr>
        <w:color w:val="0D0D0D"/>
        <w:sz w:val="12"/>
        <w:szCs w:val="12"/>
      </w:rPr>
      <w:t>.</w:t>
    </w:r>
    <w:r>
      <w:rPr>
        <w:color w:val="0D0D0D"/>
        <w:sz w:val="12"/>
        <w:szCs w:val="12"/>
      </w:rPr>
      <w:t>0</w:t>
    </w:r>
    <w:r w:rsidR="00BB58BE">
      <w:rPr>
        <w:color w:val="0D0D0D"/>
        <w:sz w:val="12"/>
        <w:szCs w:val="12"/>
      </w:rPr>
      <w:t>0 Uhr</w:t>
    </w:r>
    <w:r w:rsidR="00BB58BE">
      <w:rPr>
        <w:color w:val="0D0D0D"/>
        <w:sz w:val="12"/>
        <w:szCs w:val="12"/>
      </w:rPr>
      <w:tab/>
      <w:t>im Internet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5D863" w14:textId="77777777" w:rsidR="005F2321" w:rsidRDefault="000B57AD" w:rsidP="005F2321">
    <w:pPr>
      <w:pStyle w:val="Fuzeile"/>
      <w:tabs>
        <w:tab w:val="clear" w:pos="4536"/>
        <w:tab w:val="right" w:pos="1701"/>
        <w:tab w:val="left" w:pos="1843"/>
        <w:tab w:val="left" w:pos="3402"/>
        <w:tab w:val="left" w:pos="3766"/>
        <w:tab w:val="left" w:pos="5529"/>
        <w:tab w:val="left" w:pos="5907"/>
        <w:tab w:val="left" w:pos="7655"/>
        <w:tab w:val="left" w:pos="8007"/>
      </w:tabs>
      <w:rPr>
        <w:sz w:val="12"/>
        <w:szCs w:val="12"/>
      </w:rPr>
    </w:pPr>
    <w:r>
      <w:rPr>
        <w:noProof/>
        <w:lang w:eastAsia="de-DE"/>
      </w:rPr>
      <mc:AlternateContent>
        <mc:Choice Requires="wps">
          <w:drawing>
            <wp:anchor distT="4294967295" distB="4294967295" distL="114300" distR="114300" simplePos="0" relativeHeight="251658240" behindDoc="0" locked="0" layoutInCell="1" allowOverlap="1" wp14:anchorId="1A0C63E2" wp14:editId="68609A09">
              <wp:simplePos x="0" y="0"/>
              <wp:positionH relativeFrom="column">
                <wp:posOffset>6985</wp:posOffset>
              </wp:positionH>
              <wp:positionV relativeFrom="paragraph">
                <wp:posOffset>43179</wp:posOffset>
              </wp:positionV>
              <wp:extent cx="6202680" cy="0"/>
              <wp:effectExtent l="0" t="0" r="7620" b="0"/>
              <wp:wrapNone/>
              <wp:docPr id="5" name="Gerader Verbinde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02680" cy="0"/>
                      </a:xfrm>
                      <a:prstGeom prst="line">
                        <a:avLst/>
                      </a:prstGeom>
                      <a:noFill/>
                      <a:ln w="12700" cap="flat" cmpd="sng" algn="ctr">
                        <a:solidFill>
                          <a:sysClr val="window" lastClr="FFFFFF">
                            <a:lumMod val="50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FFC0402" id="Gerader Verbinder 5"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pt,3.4pt" to="488.9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" strokecolor="#7f7f7f" strokeweight="1pt">
              <o:lock v:ext="edit" shapetype="f"/>
            </v:line>
          </w:pict>
        </mc:Fallback>
      </mc:AlternateContent>
    </w:r>
  </w:p>
  <w:p w14:paraId="6F5B3909" w14:textId="77777777" w:rsidR="005F2321" w:rsidRPr="00D43FF6" w:rsidRDefault="005F2321" w:rsidP="005F2321">
    <w:pPr>
      <w:pStyle w:val="Fuzeile"/>
      <w:tabs>
        <w:tab w:val="clear" w:pos="4536"/>
        <w:tab w:val="right" w:pos="1701"/>
        <w:tab w:val="left" w:pos="1843"/>
        <w:tab w:val="left" w:pos="3402"/>
        <w:tab w:val="left" w:pos="3766"/>
        <w:tab w:val="left" w:pos="5529"/>
        <w:tab w:val="left" w:pos="5907"/>
        <w:tab w:val="left" w:pos="7655"/>
        <w:tab w:val="left" w:pos="8007"/>
      </w:tabs>
      <w:rPr>
        <w:sz w:val="12"/>
        <w:szCs w:val="12"/>
      </w:rPr>
    </w:pPr>
    <w:r w:rsidRPr="00D43FF6">
      <w:rPr>
        <w:sz w:val="12"/>
        <w:szCs w:val="12"/>
      </w:rPr>
      <w:t xml:space="preserve">Mo - Do. </w:t>
    </w:r>
    <w:r w:rsidRPr="00D43FF6">
      <w:rPr>
        <w:sz w:val="12"/>
        <w:szCs w:val="12"/>
      </w:rPr>
      <w:tab/>
      <w:t>8.30 - 12.00 Uhr</w:t>
    </w:r>
    <w:r w:rsidRPr="00D43FF6">
      <w:rPr>
        <w:sz w:val="12"/>
        <w:szCs w:val="12"/>
      </w:rPr>
      <w:tab/>
    </w:r>
    <w:r>
      <w:rPr>
        <w:sz w:val="12"/>
        <w:szCs w:val="12"/>
      </w:rPr>
      <w:t>Individuelle Öffnungszeiten</w:t>
    </w:r>
    <w:r>
      <w:rPr>
        <w:sz w:val="12"/>
        <w:szCs w:val="12"/>
      </w:rPr>
      <w:tab/>
    </w:r>
    <w:r w:rsidRPr="00D43FF6">
      <w:rPr>
        <w:sz w:val="12"/>
        <w:szCs w:val="12"/>
      </w:rPr>
      <w:t>Sparkasse Hochsauerland</w:t>
    </w:r>
    <w:r>
      <w:rPr>
        <w:sz w:val="12"/>
        <w:szCs w:val="12"/>
      </w:rPr>
      <w:tab/>
      <w:t>Sparkasse Arnsberg-Sundern</w:t>
    </w:r>
    <w:r>
      <w:rPr>
        <w:sz w:val="12"/>
        <w:szCs w:val="12"/>
      </w:rPr>
      <w:tab/>
      <w:t>Sparkasse Mitten im Sauerland</w:t>
    </w:r>
  </w:p>
  <w:p w14:paraId="19A7FDC4" w14:textId="77777777" w:rsidR="005F2321" w:rsidRPr="00D43FF6" w:rsidRDefault="005F2321" w:rsidP="005F2321">
    <w:pPr>
      <w:pStyle w:val="Fuzeile"/>
      <w:tabs>
        <w:tab w:val="clear" w:pos="4536"/>
        <w:tab w:val="right" w:pos="1701"/>
        <w:tab w:val="left" w:pos="1843"/>
        <w:tab w:val="left" w:pos="3402"/>
        <w:tab w:val="left" w:pos="3766"/>
        <w:tab w:val="left" w:pos="5529"/>
        <w:tab w:val="left" w:pos="5907"/>
        <w:tab w:val="left" w:pos="7655"/>
        <w:tab w:val="left" w:pos="8007"/>
      </w:tabs>
      <w:rPr>
        <w:sz w:val="12"/>
        <w:szCs w:val="12"/>
      </w:rPr>
    </w:pPr>
    <w:r w:rsidRPr="00D43FF6">
      <w:rPr>
        <w:sz w:val="12"/>
        <w:szCs w:val="12"/>
      </w:rPr>
      <w:t xml:space="preserve">Mo., Mi., Do. </w:t>
    </w:r>
    <w:r w:rsidRPr="00D43FF6">
      <w:rPr>
        <w:sz w:val="12"/>
        <w:szCs w:val="12"/>
      </w:rPr>
      <w:tab/>
      <w:t>14.00 - 15.30 Uhr</w:t>
    </w:r>
    <w:r w:rsidRPr="00D43FF6">
      <w:rPr>
        <w:sz w:val="12"/>
        <w:szCs w:val="12"/>
      </w:rPr>
      <w:tab/>
    </w:r>
    <w:r>
      <w:rPr>
        <w:sz w:val="12"/>
        <w:szCs w:val="12"/>
      </w:rPr>
      <w:t>und Angaben zu De-Mail</w:t>
    </w:r>
    <w:r>
      <w:rPr>
        <w:sz w:val="12"/>
        <w:szCs w:val="12"/>
      </w:rPr>
      <w:tab/>
    </w:r>
    <w:r w:rsidRPr="00D43FF6">
      <w:rPr>
        <w:sz w:val="12"/>
        <w:szCs w:val="12"/>
      </w:rPr>
      <w:t xml:space="preserve">IBAN: </w:t>
    </w:r>
    <w:r w:rsidRPr="00D43FF6">
      <w:rPr>
        <w:sz w:val="12"/>
        <w:szCs w:val="12"/>
      </w:rPr>
      <w:tab/>
      <w:t>DE64 4165 1770 0000 0001 90</w:t>
    </w:r>
    <w:r>
      <w:rPr>
        <w:sz w:val="12"/>
        <w:szCs w:val="12"/>
      </w:rPr>
      <w:tab/>
      <w:t>IBAN:</w:t>
    </w:r>
    <w:r>
      <w:rPr>
        <w:sz w:val="12"/>
        <w:szCs w:val="12"/>
      </w:rPr>
      <w:tab/>
      <w:t>DE40 4665 0005 0001 0073 27</w:t>
    </w:r>
    <w:r>
      <w:rPr>
        <w:sz w:val="12"/>
        <w:szCs w:val="12"/>
      </w:rPr>
      <w:tab/>
      <w:t>IBAN:</w:t>
    </w:r>
    <w:r>
      <w:rPr>
        <w:sz w:val="12"/>
        <w:szCs w:val="12"/>
      </w:rPr>
      <w:tab/>
      <w:t>DE77 4645 1012 0000 0000 18</w:t>
    </w:r>
  </w:p>
  <w:p w14:paraId="5CBF0678" w14:textId="77777777" w:rsidR="005F2321" w:rsidRPr="00D43FF6" w:rsidRDefault="005F2321" w:rsidP="005F2321">
    <w:pPr>
      <w:pStyle w:val="Fuzeile"/>
      <w:tabs>
        <w:tab w:val="clear" w:pos="4536"/>
        <w:tab w:val="right" w:pos="1701"/>
        <w:tab w:val="left" w:pos="1843"/>
        <w:tab w:val="left" w:pos="3402"/>
        <w:tab w:val="left" w:pos="3766"/>
        <w:tab w:val="left" w:pos="5529"/>
        <w:tab w:val="left" w:pos="5907"/>
        <w:tab w:val="left" w:pos="7655"/>
        <w:tab w:val="left" w:pos="8007"/>
      </w:tabs>
      <w:rPr>
        <w:sz w:val="12"/>
        <w:szCs w:val="12"/>
      </w:rPr>
    </w:pPr>
    <w:r w:rsidRPr="00D43FF6">
      <w:rPr>
        <w:sz w:val="12"/>
        <w:szCs w:val="12"/>
      </w:rPr>
      <w:t>Di.</w:t>
    </w:r>
    <w:r w:rsidRPr="00D43FF6">
      <w:rPr>
        <w:sz w:val="12"/>
        <w:szCs w:val="12"/>
      </w:rPr>
      <w:tab/>
      <w:t>14-00 - 17.00 Uhr</w:t>
    </w:r>
    <w:r w:rsidRPr="00D43FF6">
      <w:rPr>
        <w:sz w:val="12"/>
        <w:szCs w:val="12"/>
      </w:rPr>
      <w:tab/>
    </w:r>
    <w:r>
      <w:rPr>
        <w:sz w:val="12"/>
        <w:szCs w:val="12"/>
      </w:rPr>
      <w:t>sowie E-Post finden Sie</w:t>
    </w:r>
    <w:r>
      <w:rPr>
        <w:sz w:val="12"/>
        <w:szCs w:val="12"/>
      </w:rPr>
      <w:tab/>
    </w:r>
    <w:r w:rsidRPr="00D43FF6">
      <w:rPr>
        <w:sz w:val="12"/>
        <w:szCs w:val="12"/>
      </w:rPr>
      <w:t xml:space="preserve">BIC: </w:t>
    </w:r>
    <w:r w:rsidRPr="00D43FF6">
      <w:rPr>
        <w:sz w:val="12"/>
        <w:szCs w:val="12"/>
      </w:rPr>
      <w:tab/>
      <w:t>WELADED1HSL</w:t>
    </w:r>
    <w:r>
      <w:rPr>
        <w:sz w:val="12"/>
        <w:szCs w:val="12"/>
      </w:rPr>
      <w:tab/>
      <w:t>BIC:</w:t>
    </w:r>
    <w:r>
      <w:rPr>
        <w:sz w:val="12"/>
        <w:szCs w:val="12"/>
      </w:rPr>
      <w:tab/>
      <w:t>WELADED1ARN</w:t>
    </w:r>
    <w:r>
      <w:rPr>
        <w:sz w:val="12"/>
        <w:szCs w:val="12"/>
      </w:rPr>
      <w:tab/>
      <w:t>BIC:</w:t>
    </w:r>
    <w:r>
      <w:rPr>
        <w:sz w:val="12"/>
        <w:szCs w:val="12"/>
      </w:rPr>
      <w:tab/>
      <w:t>WELADED1MES</w:t>
    </w:r>
  </w:p>
  <w:p w14:paraId="27680143" w14:textId="77777777" w:rsidR="00061E15" w:rsidRPr="005F2321" w:rsidRDefault="005F2321" w:rsidP="005F2321">
    <w:pPr>
      <w:pStyle w:val="Fuzeile"/>
      <w:tabs>
        <w:tab w:val="clear" w:pos="4536"/>
        <w:tab w:val="right" w:pos="1701"/>
        <w:tab w:val="left" w:pos="1843"/>
        <w:tab w:val="left" w:pos="3402"/>
        <w:tab w:val="left" w:pos="3766"/>
        <w:tab w:val="left" w:pos="5529"/>
        <w:tab w:val="left" w:pos="5907"/>
        <w:tab w:val="left" w:pos="7655"/>
        <w:tab w:val="left" w:pos="8007"/>
      </w:tabs>
      <w:rPr>
        <w:sz w:val="12"/>
        <w:szCs w:val="12"/>
      </w:rPr>
    </w:pPr>
    <w:r w:rsidRPr="00D43FF6">
      <w:rPr>
        <w:sz w:val="12"/>
        <w:szCs w:val="12"/>
      </w:rPr>
      <w:t>Fr.</w:t>
    </w:r>
    <w:r w:rsidRPr="00D43FF6">
      <w:rPr>
        <w:sz w:val="12"/>
        <w:szCs w:val="12"/>
      </w:rPr>
      <w:tab/>
      <w:t>8.30 - 13.00 Uhr</w:t>
    </w:r>
    <w:r w:rsidRPr="00D43FF6">
      <w:rPr>
        <w:sz w:val="12"/>
        <w:szCs w:val="12"/>
      </w:rPr>
      <w:tab/>
    </w:r>
    <w:r>
      <w:rPr>
        <w:sz w:val="12"/>
        <w:szCs w:val="12"/>
      </w:rPr>
      <w:t>im Internet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CA0EF" w14:textId="77777777" w:rsidR="00FF3D01" w:rsidRDefault="00FF3D01">
      <w:r>
        <w:separator/>
      </w:r>
    </w:p>
  </w:footnote>
  <w:footnote w:type="continuationSeparator" w:id="0">
    <w:p w14:paraId="64EE026F" w14:textId="77777777" w:rsidR="00FF3D01" w:rsidRDefault="00FF3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DADD1" w14:textId="77777777" w:rsidR="00C45CA3" w:rsidRDefault="00C45CA3" w:rsidP="00061E15">
    <w:pPr>
      <w:pStyle w:val="Kopfzeile"/>
      <w:jc w:val="center"/>
    </w:pPr>
    <w:r>
      <w:t xml:space="preserve">- </w:t>
    </w:r>
    <w:r>
      <w:fldChar w:fldCharType="begin"/>
    </w:r>
    <w:r>
      <w:instrText xml:space="preserve"> PAGE  \* Arabic  \* MERGEFORMAT </w:instrText>
    </w:r>
    <w:r>
      <w:fldChar w:fldCharType="separate"/>
    </w:r>
    <w:r>
      <w:rPr>
        <w:noProof/>
      </w:rPr>
      <w:t>2</w:t>
    </w:r>
    <w:r>
      <w:rPr>
        <w:noProof/>
      </w:rPr>
      <w:fldChar w:fldCharType="end"/>
    </w:r>
    <w:r>
      <w:t xml:space="preserve"> -</w:t>
    </w:r>
  </w:p>
  <w:p w14:paraId="0B21F628" w14:textId="77777777" w:rsidR="00C45CA3" w:rsidRPr="006D7374" w:rsidRDefault="00C45CA3" w:rsidP="00061E15">
    <w:pPr>
      <w:pStyle w:val="Kopfzeil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85617" w14:textId="77777777" w:rsidR="00C45CA3" w:rsidRDefault="000B57AD" w:rsidP="00061E15">
    <w:pPr>
      <w:pStyle w:val="Kopfzeile"/>
      <w:tabs>
        <w:tab w:val="clear" w:pos="4536"/>
        <w:tab w:val="left" w:pos="5387"/>
      </w:tabs>
      <w:spacing w:after="520"/>
    </w:pPr>
    <w:r>
      <w:rPr>
        <w:noProof/>
        <w:lang w:eastAsia="de-DE"/>
      </w:rPr>
      <mc:AlternateContent>
        <mc:Choice Requires="wps">
          <w:drawing>
            <wp:anchor distT="0" distB="0" distL="114300" distR="114300" simplePos="0" relativeHeight="251661312" behindDoc="0" locked="0" layoutInCell="1" allowOverlap="1" wp14:anchorId="06BBEEE4" wp14:editId="72C85F9E">
              <wp:simplePos x="0" y="0"/>
              <wp:positionH relativeFrom="page">
                <wp:posOffset>5472430</wp:posOffset>
              </wp:positionH>
              <wp:positionV relativeFrom="paragraph">
                <wp:posOffset>521335</wp:posOffset>
              </wp:positionV>
              <wp:extent cx="1792605" cy="532765"/>
              <wp:effectExtent l="0" t="0" r="0" b="0"/>
              <wp:wrapThrough wrapText="bothSides">
                <wp:wrapPolygon edited="0">
                  <wp:start x="0" y="0"/>
                  <wp:lineTo x="0" y="20853"/>
                  <wp:lineTo x="21348" y="20853"/>
                  <wp:lineTo x="21348" y="0"/>
                  <wp:lineTo x="0" y="0"/>
                </wp:wrapPolygon>
              </wp:wrapThrough>
              <wp:docPr id="10" name="Textfeld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2605" cy="532765"/>
                      </a:xfrm>
                      <a:prstGeom prst="rect">
                        <a:avLst/>
                      </a:prstGeom>
                      <a:noFill/>
                      <a:ln w="6350">
                        <a:noFill/>
                      </a:ln>
                    </wps:spPr>
                    <wps:txbx>
                      <w:txbxContent>
                        <w:p w14:paraId="68E52990" w14:textId="77777777" w:rsidR="00805418" w:rsidRDefault="007C1D49" w:rsidP="00061E15">
                          <w:pPr>
                            <w:pStyle w:val="kopfallgem9"/>
                          </w:pPr>
                          <w:r>
                            <w:t>Rechts-, Gewerbe- und</w:t>
                          </w:r>
                        </w:p>
                        <w:p w14:paraId="3A7869A1" w14:textId="77777777" w:rsidR="007C1D49" w:rsidRPr="00B74767" w:rsidRDefault="007C1D49" w:rsidP="00061E15">
                          <w:pPr>
                            <w:pStyle w:val="kopfallgem9"/>
                          </w:pPr>
                          <w:r>
                            <w:t>Vergabeangelegenheiten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BBEEE4" id="_x0000_t202" coordsize="21600,21600" o:spt="202" path="m,l,21600r21600,l21600,xe">
              <v:stroke joinstyle="miter"/>
              <v:path gradientshapeok="t" o:connecttype="rect"/>
            </v:shapetype>
            <v:shape id="Textfeld 7" o:spid="_x0000_s1027" type="#_x0000_t202" style="position:absolute;margin-left:430.9pt;margin-top:41.05pt;width:141.15pt;height:41.9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" filled="f" stroked="f" strokeweight=".5pt">
              <v:textbox inset="0,0,0,0">
                <w:txbxContent>
                  <w:p w14:paraId="68E52990" w14:textId="77777777" w:rsidR="00805418" w:rsidRDefault="007C1D49" w:rsidP="00061E15">
                    <w:pPr>
                      <w:pStyle w:val="kopfallgem9"/>
                    </w:pPr>
                    <w:r>
                      <w:t>Rechts-, Gewerbe- und</w:t>
                    </w:r>
                  </w:p>
                  <w:p w14:paraId="3A7869A1" w14:textId="77777777" w:rsidR="007C1D49" w:rsidRPr="00B74767" w:rsidRDefault="007C1D49" w:rsidP="00061E15">
                    <w:pPr>
                      <w:pStyle w:val="kopfallgem9"/>
                    </w:pPr>
                    <w:r>
                      <w:t>Vergabeangelegenheiten</w:t>
                    </w:r>
                  </w:p>
                </w:txbxContent>
              </v:textbox>
              <w10:wrap type="through" anchorx="page"/>
            </v:shape>
          </w:pict>
        </mc:Fallback>
      </mc:AlternateContent>
    </w:r>
    <w:r>
      <w:rPr>
        <w:noProof/>
        <w:lang w:eastAsia="de-DE"/>
      </w:rPr>
      <mc:AlternateContent>
        <mc:Choice Requires="wps">
          <w:drawing>
            <wp:anchor distT="4294967294" distB="4294967294" distL="114300" distR="114300" simplePos="0" relativeHeight="251659264" behindDoc="0" locked="0" layoutInCell="1" allowOverlap="1" wp14:anchorId="0C09127C" wp14:editId="5316C9AE">
              <wp:simplePos x="0" y="0"/>
              <wp:positionH relativeFrom="page">
                <wp:posOffset>5472430</wp:posOffset>
              </wp:positionH>
              <wp:positionV relativeFrom="paragraph">
                <wp:posOffset>458469</wp:posOffset>
              </wp:positionV>
              <wp:extent cx="1800225" cy="0"/>
              <wp:effectExtent l="0" t="0" r="0" b="0"/>
              <wp:wrapNone/>
              <wp:docPr id="9"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bentConnector3">
                        <a:avLst>
                          <a:gd name="adj1" fmla="val 49972"/>
                        </a:avLst>
                      </a:prstGeom>
                      <a:noFill/>
                      <a:ln w="12700" cmpd="sng">
                        <a:solidFill>
                          <a:sysClr val="window" lastClr="FFFFFF">
                            <a:lumMod val="50000"/>
                            <a:lumOff val="0"/>
                          </a:sys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48C5FC2" id="_x0000_t34" coordsize="21600,21600" o:spt="34" o:oned="t" adj="10800" path="m,l@0,0@0,21600,21600,21600e" filled="f">
              <v:stroke joinstyle="miter"/>
              <v:formulas>
                <v:f eqn="val #0"/>
              </v:formulas>
              <v:path arrowok="t" fillok="f" o:connecttype="none"/>
              <v:handles>
                <v:h position="#0,center"/>
              </v:handles>
              <o:lock v:ext="edit" shapetype="t"/>
            </v:shapetype>
            <v:shape id="AutoShape 5" o:spid="_x0000_s1026" type="#_x0000_t34" style="position:absolute;margin-left:430.9pt;margin-top:36.1pt;width:141.75pt;height:0;z-index:251659264;visibility:visible;mso-wrap-style:square;mso-width-percent:0;mso-height-percent:0;mso-wrap-distance-left:9pt;mso-wrap-distance-top:-6e-5mm;mso-wrap-distance-right:9pt;mso-wrap-distance-bottom:-6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" adj="10794" strokecolor="#7f7f7f" strokeweight="1pt">
              <w10:wrap anchorx="page"/>
            </v:shape>
          </w:pict>
        </mc:Fallback>
      </mc:AlternateContent>
    </w:r>
    <w:r w:rsidRPr="00A34373">
      <w:rPr>
        <w:noProof/>
        <w:lang w:eastAsia="de-DE"/>
      </w:rPr>
      <w:drawing>
        <wp:inline distT="0" distB="0" distL="0" distR="0" wp14:anchorId="2C43FF9D" wp14:editId="47B1F6FD">
          <wp:extent cx="1799590" cy="972820"/>
          <wp:effectExtent l="0" t="0" r="0" b="0"/>
          <wp:docPr id="32" name="Grafik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9590" cy="972820"/>
                  </a:xfrm>
                  <a:prstGeom prst="rect">
                    <a:avLst/>
                  </a:prstGeom>
                  <a:noFill/>
                  <a:ln>
                    <a:noFill/>
                  </a:ln>
                </pic:spPr>
              </pic:pic>
            </a:graphicData>
          </a:graphic>
        </wp:inline>
      </w:drawing>
    </w:r>
    <w:r>
      <w:rPr>
        <w:noProof/>
        <w:lang w:eastAsia="de-DE"/>
      </w:rPr>
      <mc:AlternateContent>
        <mc:Choice Requires="wps">
          <w:drawing>
            <wp:anchor distT="0" distB="0" distL="114300" distR="114300" simplePos="0" relativeHeight="251660288" behindDoc="0" locked="0" layoutInCell="1" allowOverlap="1" wp14:anchorId="115D104B" wp14:editId="3A46D28E">
              <wp:simplePos x="0" y="0"/>
              <wp:positionH relativeFrom="page">
                <wp:posOffset>5472430</wp:posOffset>
              </wp:positionH>
              <wp:positionV relativeFrom="paragraph">
                <wp:posOffset>204470</wp:posOffset>
              </wp:positionV>
              <wp:extent cx="1382395" cy="299085"/>
              <wp:effectExtent l="0" t="0" r="0" b="0"/>
              <wp:wrapThrough wrapText="bothSides">
                <wp:wrapPolygon edited="0">
                  <wp:start x="0" y="0"/>
                  <wp:lineTo x="0" y="20637"/>
                  <wp:lineTo x="21431" y="20637"/>
                  <wp:lineTo x="21431" y="0"/>
                  <wp:lineTo x="0" y="0"/>
                </wp:wrapPolygon>
              </wp:wrapThrough>
              <wp:docPr id="8" name="Textfeld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82395" cy="299085"/>
                      </a:xfrm>
                      <a:prstGeom prst="rect">
                        <a:avLst/>
                      </a:prstGeom>
                      <a:noFill/>
                      <a:ln w="6350">
                        <a:noFill/>
                      </a:ln>
                    </wps:spPr>
                    <wps:txbx>
                      <w:txbxContent>
                        <w:p w14:paraId="1B4EB8B2" w14:textId="77777777" w:rsidR="00C45CA3" w:rsidRPr="00B74767" w:rsidRDefault="00C45CA3" w:rsidP="005F2321">
                          <w:pPr>
                            <w:autoSpaceDE w:val="0"/>
                            <w:autoSpaceDN w:val="0"/>
                            <w:adjustRightInd w:val="0"/>
                            <w:spacing w:line="288" w:lineRule="auto"/>
                            <w:textAlignment w:val="center"/>
                            <w:rPr>
                              <w:sz w:val="36"/>
                              <w:szCs w:val="36"/>
                            </w:rPr>
                          </w:pPr>
                          <w:r w:rsidRPr="00B74767">
                            <w:rPr>
                              <w:b/>
                              <w:spacing w:val="8"/>
                              <w:sz w:val="36"/>
                              <w:szCs w:val="36"/>
                            </w:rPr>
                            <w:t>Der Landrat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5D104B" id="Textfeld 4" o:spid="_x0000_s1028" type="#_x0000_t202" style="position:absolute;margin-left:430.9pt;margin-top:16.1pt;width:108.85pt;height:23.5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" filled="f" stroked="f" strokeweight=".5pt">
              <v:textbox inset="0,0,0,0">
                <w:txbxContent>
                  <w:p w14:paraId="1B4EB8B2" w14:textId="77777777" w:rsidR="00C45CA3" w:rsidRPr="00B74767" w:rsidRDefault="00C45CA3" w:rsidP="005F2321">
                    <w:pPr>
                      <w:autoSpaceDE w:val="0"/>
                      <w:autoSpaceDN w:val="0"/>
                      <w:adjustRightInd w:val="0"/>
                      <w:spacing w:line="288" w:lineRule="auto"/>
                      <w:textAlignment w:val="center"/>
                      <w:rPr>
                        <w:sz w:val="36"/>
                        <w:szCs w:val="36"/>
                      </w:rPr>
                    </w:pPr>
                    <w:r w:rsidRPr="00B74767">
                      <w:rPr>
                        <w:b/>
                        <w:spacing w:val="8"/>
                        <w:sz w:val="36"/>
                        <w:szCs w:val="36"/>
                      </w:rPr>
                      <w:t>Der Landrat</w:t>
                    </w:r>
                  </w:p>
                </w:txbxContent>
              </v:textbox>
              <w10:wrap type="through" anchorx="page"/>
            </v:shape>
          </w:pict>
        </mc:Fallback>
      </mc:AlternateContent>
    </w:r>
  </w:p>
  <w:p w14:paraId="3BFB5BE4" w14:textId="77777777" w:rsidR="00C45CA3" w:rsidRPr="00EB26EB" w:rsidRDefault="00C45CA3" w:rsidP="005F2321">
    <w:pPr>
      <w:pStyle w:val="Kopfzeile"/>
      <w:tabs>
        <w:tab w:val="clear" w:pos="4536"/>
        <w:tab w:val="left" w:pos="5670"/>
      </w:tabs>
      <w:rPr>
        <w:sz w:val="12"/>
        <w:szCs w:val="12"/>
      </w:rPr>
    </w:pPr>
    <w:r w:rsidRPr="00EB26EB">
      <w:rPr>
        <w:sz w:val="12"/>
        <w:szCs w:val="12"/>
      </w:rPr>
      <w:t xml:space="preserve">Hochsauerlandkreis </w:t>
    </w:r>
    <w:r w:rsidRPr="00EB26EB">
      <w:rPr>
        <w:sz w:val="12"/>
        <w:szCs w:val="12"/>
      </w:rPr>
      <w:sym w:font="Wingdings" w:char="F09E"/>
    </w:r>
    <w:r w:rsidRPr="00EB26EB">
      <w:rPr>
        <w:sz w:val="12"/>
        <w:szCs w:val="12"/>
      </w:rPr>
      <w:t xml:space="preserve"> Der Landrat </w:t>
    </w:r>
    <w:r w:rsidRPr="00EB26EB">
      <w:rPr>
        <w:sz w:val="12"/>
        <w:szCs w:val="12"/>
      </w:rPr>
      <w:sym w:font="Wingdings" w:char="F09E"/>
    </w:r>
    <w:r w:rsidRPr="00EB26EB">
      <w:rPr>
        <w:sz w:val="12"/>
        <w:szCs w:val="12"/>
      </w:rPr>
      <w:t xml:space="preserve"> Steinstraße 27 </w:t>
    </w:r>
    <w:r w:rsidRPr="00EB26EB">
      <w:rPr>
        <w:sz w:val="12"/>
        <w:szCs w:val="12"/>
      </w:rPr>
      <w:sym w:font="Wingdings" w:char="F09E"/>
    </w:r>
    <w:r w:rsidRPr="00EB26EB">
      <w:rPr>
        <w:sz w:val="12"/>
        <w:szCs w:val="12"/>
      </w:rPr>
      <w:t xml:space="preserve"> 59872 Meschede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00CE1" w14:textId="77777777" w:rsidR="00061E15" w:rsidRDefault="007741CB" w:rsidP="00061E15">
    <w:pPr>
      <w:pStyle w:val="Kopfzeile"/>
      <w:jc w:val="center"/>
    </w:pPr>
    <w:r>
      <w:t xml:space="preserve">- </w:t>
    </w:r>
    <w:r>
      <w:fldChar w:fldCharType="begin"/>
    </w:r>
    <w:r>
      <w:instrText xml:space="preserve"> PAGE  \* Arabic  \* MERGEFORMAT </w:instrText>
    </w:r>
    <w:r>
      <w:fldChar w:fldCharType="separate"/>
    </w:r>
    <w:r w:rsidR="0052658B">
      <w:rPr>
        <w:noProof/>
      </w:rPr>
      <w:t>2</w:t>
    </w:r>
    <w:r>
      <w:rPr>
        <w:noProof/>
      </w:rPr>
      <w:fldChar w:fldCharType="end"/>
    </w:r>
    <w:r>
      <w:t xml:space="preserve"> -</w:t>
    </w:r>
  </w:p>
  <w:p w14:paraId="487ADB38" w14:textId="77777777" w:rsidR="00061E15" w:rsidRPr="006D7374" w:rsidRDefault="00061E15" w:rsidP="00061E15">
    <w:pPr>
      <w:pStyle w:val="Kopfzeile"/>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802DE" w14:textId="77777777" w:rsidR="005F2321" w:rsidRDefault="000B57AD" w:rsidP="005F2321">
    <w:pPr>
      <w:pStyle w:val="Kopfzeile"/>
      <w:tabs>
        <w:tab w:val="clear" w:pos="4536"/>
        <w:tab w:val="left" w:pos="5387"/>
      </w:tabs>
      <w:spacing w:after="800"/>
    </w:pPr>
    <w:r>
      <w:rPr>
        <w:noProof/>
        <w:lang w:eastAsia="de-DE"/>
      </w:rPr>
      <mc:AlternateContent>
        <mc:Choice Requires="wps">
          <w:drawing>
            <wp:anchor distT="0" distB="0" distL="114300" distR="114300" simplePos="0" relativeHeight="251656192" behindDoc="0" locked="0" layoutInCell="1" allowOverlap="1" wp14:anchorId="558D1779" wp14:editId="20CA4E8E">
              <wp:simplePos x="0" y="0"/>
              <wp:positionH relativeFrom="column">
                <wp:posOffset>4340225</wp:posOffset>
              </wp:positionH>
              <wp:positionV relativeFrom="paragraph">
                <wp:posOffset>204470</wp:posOffset>
              </wp:positionV>
              <wp:extent cx="1382395" cy="299085"/>
              <wp:effectExtent l="0" t="0" r="0" b="0"/>
              <wp:wrapThrough wrapText="bothSides">
                <wp:wrapPolygon edited="0">
                  <wp:start x="0" y="0"/>
                  <wp:lineTo x="0" y="20637"/>
                  <wp:lineTo x="21431" y="20637"/>
                  <wp:lineTo x="21431" y="0"/>
                  <wp:lineTo x="0" y="0"/>
                </wp:wrapPolygon>
              </wp:wrapThrough>
              <wp:docPr id="4" name="Textfeld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82395" cy="299085"/>
                      </a:xfrm>
                      <a:prstGeom prst="rect">
                        <a:avLst/>
                      </a:prstGeom>
                      <a:noFill/>
                      <a:ln w="6350">
                        <a:noFill/>
                      </a:ln>
                    </wps:spPr>
                    <wps:txbx>
                      <w:txbxContent>
                        <w:p w14:paraId="2AE1453D" w14:textId="77777777" w:rsidR="005F2321" w:rsidRPr="001C61D4" w:rsidRDefault="005F2321" w:rsidP="005F2321">
                          <w:pPr>
                            <w:autoSpaceDE w:val="0"/>
                            <w:autoSpaceDN w:val="0"/>
                            <w:adjustRightInd w:val="0"/>
                            <w:spacing w:line="288" w:lineRule="auto"/>
                            <w:textAlignment w:val="center"/>
                            <w:rPr>
                              <w:sz w:val="28"/>
                              <w:szCs w:val="28"/>
                            </w:rPr>
                          </w:pPr>
                          <w:r w:rsidRPr="001C61D4">
                            <w:rPr>
                              <w:b/>
                              <w:spacing w:val="8"/>
                              <w:sz w:val="28"/>
                              <w:szCs w:val="28"/>
                            </w:rPr>
                            <w:t>Der Landrat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58D1779" id="_x0000_t202" coordsize="21600,21600" o:spt="202" path="m,l,21600r21600,l21600,xe">
              <v:stroke joinstyle="miter"/>
              <v:path gradientshapeok="t" o:connecttype="rect"/>
            </v:shapetype>
            <v:shape id="_x0000_s1029" type="#_x0000_t202" style="position:absolute;margin-left:341.75pt;margin-top:16.1pt;width:108.85pt;height:23.5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" filled="f" stroked="f" strokeweight=".5pt">
              <v:textbox inset="0,0,0,0">
                <w:txbxContent>
                  <w:p w14:paraId="2AE1453D" w14:textId="77777777" w:rsidR="005F2321" w:rsidRPr="001C61D4" w:rsidRDefault="005F2321" w:rsidP="005F2321">
                    <w:pPr>
                      <w:autoSpaceDE w:val="0"/>
                      <w:autoSpaceDN w:val="0"/>
                      <w:adjustRightInd w:val="0"/>
                      <w:spacing w:line="288" w:lineRule="auto"/>
                      <w:textAlignment w:val="center"/>
                      <w:rPr>
                        <w:sz w:val="28"/>
                        <w:szCs w:val="28"/>
                      </w:rPr>
                    </w:pPr>
                    <w:r w:rsidRPr="001C61D4">
                      <w:rPr>
                        <w:b/>
                        <w:spacing w:val="8"/>
                        <w:sz w:val="28"/>
                        <w:szCs w:val="28"/>
                      </w:rPr>
                      <w:t>Der Landrat</w:t>
                    </w:r>
                  </w:p>
                </w:txbxContent>
              </v:textbox>
              <w10:wrap type="through"/>
            </v:shape>
          </w:pict>
        </mc:Fallback>
      </mc:AlternateContent>
    </w:r>
    <w:r>
      <w:rPr>
        <w:noProof/>
        <w:lang w:eastAsia="de-DE"/>
      </w:rPr>
      <mc:AlternateContent>
        <mc:Choice Requires="wps">
          <w:drawing>
            <wp:anchor distT="0" distB="0" distL="114300" distR="114300" simplePos="0" relativeHeight="251657216" behindDoc="0" locked="0" layoutInCell="1" allowOverlap="1" wp14:anchorId="0C347003" wp14:editId="52B9CF12">
              <wp:simplePos x="0" y="0"/>
              <wp:positionH relativeFrom="column">
                <wp:posOffset>4339590</wp:posOffset>
              </wp:positionH>
              <wp:positionV relativeFrom="paragraph">
                <wp:posOffset>488950</wp:posOffset>
              </wp:positionV>
              <wp:extent cx="1792605" cy="532130"/>
              <wp:effectExtent l="0" t="0" r="0" b="0"/>
              <wp:wrapThrough wrapText="bothSides">
                <wp:wrapPolygon edited="0">
                  <wp:start x="0" y="0"/>
                  <wp:lineTo x="0" y="20878"/>
                  <wp:lineTo x="21348" y="20878"/>
                  <wp:lineTo x="21348" y="0"/>
                  <wp:lineTo x="0" y="0"/>
                </wp:wrapPolygon>
              </wp:wrapThrough>
              <wp:docPr id="7" name="Textfeld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2605" cy="532130"/>
                      </a:xfrm>
                      <a:prstGeom prst="rect">
                        <a:avLst/>
                      </a:prstGeom>
                      <a:noFill/>
                      <a:ln w="6350">
                        <a:noFill/>
                      </a:ln>
                    </wps:spPr>
                    <wps:txbx>
                      <w:txbxContent>
                        <w:p w14:paraId="28B70565" w14:textId="77777777" w:rsidR="005F2321" w:rsidRPr="003771F4" w:rsidRDefault="0029008C" w:rsidP="003771F4">
                          <w:pPr>
                            <w:pStyle w:val="kopfallgemCondensed11"/>
                          </w:pPr>
                          <w:r>
                            <w:t xml:space="preserve"> aa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347003" id="_x0000_s1030" type="#_x0000_t202" style="position:absolute;margin-left:341.7pt;margin-top:38.5pt;width:141.15pt;height:41.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" filled="f" stroked="f" strokeweight=".5pt">
              <v:textbox inset="0,0,0,0">
                <w:txbxContent>
                  <w:p w14:paraId="28B70565" w14:textId="77777777" w:rsidR="005F2321" w:rsidRPr="003771F4" w:rsidRDefault="0029008C" w:rsidP="003771F4">
                    <w:pPr>
                      <w:pStyle w:val="kopfallgemCondensed11"/>
                    </w:pPr>
                    <w:r>
                      <w:t xml:space="preserve"> aa</w:t>
                    </w:r>
                  </w:p>
                </w:txbxContent>
              </v:textbox>
              <w10:wrap type="through"/>
            </v:shape>
          </w:pict>
        </mc:Fallback>
      </mc:AlternateContent>
    </w:r>
    <w:r>
      <w:rPr>
        <w:noProof/>
        <w:lang w:eastAsia="de-DE"/>
      </w:rPr>
      <mc:AlternateContent>
        <mc:Choice Requires="wps">
          <w:drawing>
            <wp:anchor distT="4294967295" distB="4294967295" distL="114300" distR="114300" simplePos="0" relativeHeight="251655168" behindDoc="0" locked="0" layoutInCell="1" allowOverlap="1" wp14:anchorId="3D49D748" wp14:editId="54D4B4A7">
              <wp:simplePos x="0" y="0"/>
              <wp:positionH relativeFrom="column">
                <wp:posOffset>4342765</wp:posOffset>
              </wp:positionH>
              <wp:positionV relativeFrom="paragraph">
                <wp:posOffset>426084</wp:posOffset>
              </wp:positionV>
              <wp:extent cx="1799590" cy="0"/>
              <wp:effectExtent l="0" t="0" r="0" b="0"/>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9590" cy="0"/>
                      </a:xfrm>
                      <a:prstGeom prst="bentConnector3">
                        <a:avLst>
                          <a:gd name="adj1" fmla="val 49972"/>
                        </a:avLst>
                      </a:prstGeom>
                      <a:noFill/>
                      <a:ln w="12700" cmpd="sng">
                        <a:solidFill>
                          <a:sysClr val="window" lastClr="FFFFFF">
                            <a:lumMod val="50000"/>
                            <a:lumOff val="0"/>
                          </a:sysClr>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F405859" id="_x0000_t34" coordsize="21600,21600" o:spt="34" o:oned="t" adj="10800" path="m,l@0,0@0,21600,21600,21600e" filled="f">
              <v:stroke joinstyle="miter"/>
              <v:formulas>
                <v:f eqn="val #0"/>
              </v:formulas>
              <v:path arrowok="t" fillok="f" o:connecttype="none"/>
              <v:handles>
                <v:h position="#0,center"/>
              </v:handles>
              <o:lock v:ext="edit" shapetype="t"/>
            </v:shapetype>
            <v:shape id="AutoShape 5" o:spid="_x0000_s1026" type="#_x0000_t34" style="position:absolute;margin-left:341.95pt;margin-top:33.55pt;width:141.7pt;height:0;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" adj="10794" strokecolor="#7f7f7f" strokeweight="1pt"/>
          </w:pict>
        </mc:Fallback>
      </mc:AlternateContent>
    </w:r>
    <w:r>
      <w:rPr>
        <w:noProof/>
        <w:lang w:eastAsia="de-DE"/>
      </w:rPr>
      <w:drawing>
        <wp:anchor distT="0" distB="0" distL="114300" distR="114300" simplePos="0" relativeHeight="251653120" behindDoc="1" locked="0" layoutInCell="1" allowOverlap="1" wp14:anchorId="7F236027" wp14:editId="0B2CB12E">
          <wp:simplePos x="0" y="0"/>
          <wp:positionH relativeFrom="margin">
            <wp:posOffset>-103505</wp:posOffset>
          </wp:positionH>
          <wp:positionV relativeFrom="page">
            <wp:posOffset>369570</wp:posOffset>
          </wp:positionV>
          <wp:extent cx="1800225" cy="971550"/>
          <wp:effectExtent l="0" t="0" r="0" b="0"/>
          <wp:wrapTight wrapText="bothSides">
            <wp:wrapPolygon edited="0">
              <wp:start x="3886" y="2118"/>
              <wp:lineTo x="3657" y="9741"/>
              <wp:lineTo x="686" y="12282"/>
              <wp:lineTo x="914" y="13129"/>
              <wp:lineTo x="7086" y="16518"/>
              <wp:lineTo x="9371" y="18635"/>
              <wp:lineTo x="12343" y="18635"/>
              <wp:lineTo x="13029" y="17788"/>
              <wp:lineTo x="19886" y="15671"/>
              <wp:lineTo x="19886" y="13553"/>
              <wp:lineTo x="14171" y="9741"/>
              <wp:lineTo x="14629" y="3388"/>
              <wp:lineTo x="14629" y="2118"/>
              <wp:lineTo x="3886" y="2118"/>
            </wp:wrapPolygon>
          </wp:wrapTight>
          <wp:docPr id="3"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9715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322BDD0" w14:textId="77777777" w:rsidR="005F2321" w:rsidRDefault="005F2321" w:rsidP="005F2321">
    <w:pPr>
      <w:pStyle w:val="Kopfzeile"/>
      <w:tabs>
        <w:tab w:val="clear" w:pos="4536"/>
      </w:tabs>
    </w:pPr>
    <w:r>
      <w:tab/>
    </w:r>
  </w:p>
  <w:p w14:paraId="46D8B31F" w14:textId="77777777" w:rsidR="005F2321" w:rsidRDefault="005F2321" w:rsidP="005F2321">
    <w:pPr>
      <w:pStyle w:val="Kopfzeile"/>
      <w:tabs>
        <w:tab w:val="clear" w:pos="4536"/>
        <w:tab w:val="left" w:pos="5670"/>
        <w:tab w:val="left" w:pos="6663"/>
      </w:tabs>
      <w:spacing w:after="560"/>
    </w:pPr>
  </w:p>
  <w:p w14:paraId="025C8EF2" w14:textId="77777777" w:rsidR="005F2321" w:rsidRDefault="000B57AD" w:rsidP="005F2321">
    <w:pPr>
      <w:pStyle w:val="Kopfzeile"/>
      <w:tabs>
        <w:tab w:val="clear" w:pos="4536"/>
        <w:tab w:val="left" w:pos="5670"/>
      </w:tabs>
      <w:rPr>
        <w:sz w:val="12"/>
      </w:rPr>
    </w:pPr>
    <w:r>
      <w:rPr>
        <w:noProof/>
        <w:lang w:eastAsia="de-DE"/>
      </w:rPr>
      <mc:AlternateContent>
        <mc:Choice Requires="wps">
          <w:drawing>
            <wp:anchor distT="0" distB="0" distL="114300" distR="114300" simplePos="0" relativeHeight="251654144" behindDoc="1" locked="1" layoutInCell="0" allowOverlap="1" wp14:anchorId="4C95F2AC" wp14:editId="2F8B9CD5">
              <wp:simplePos x="0" y="0"/>
              <wp:positionH relativeFrom="page">
                <wp:posOffset>407670</wp:posOffset>
              </wp:positionH>
              <wp:positionV relativeFrom="page">
                <wp:posOffset>3744595</wp:posOffset>
              </wp:positionV>
              <wp:extent cx="107950" cy="12065"/>
              <wp:effectExtent l="0" t="0" r="0" b="0"/>
              <wp:wrapNone/>
              <wp:docPr id="21" name="Rechteck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 cy="12065"/>
                      </a:xfrm>
                      <a:prstGeom prst="rect">
                        <a:avLst/>
                      </a:prstGeom>
                      <a:solidFill>
                        <a:srgbClr val="000000"/>
                      </a:solidFill>
                      <a:ln>
                        <a:noFill/>
                      </a:ln>
                      <a:extLst>
                        <a:ext uri="{91240B29-F687-4F45-9708-019B960494DF}">
                          <a14:hiddenLine xmlns:a14="http://schemas.microsoft.com/office/drawing/2010/main" w="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F26014" id="Rechteck 21" o:spid="_x0000_s1026" style="position:absolute;margin-left:32.1pt;margin-top:294.85pt;width:8.5pt;height:.9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" o:allowincell="f" fillcolor="black" stroked="f" strokeweight="0">
              <w10:wrap anchorx="page" anchory="page"/>
              <w10:anchorlock/>
            </v:rect>
          </w:pict>
        </mc:Fallback>
      </mc:AlternateContent>
    </w:r>
    <w:r w:rsidR="005F2321">
      <w:rPr>
        <w:sz w:val="12"/>
      </w:rPr>
      <w:t xml:space="preserve">Hochsauerlandkreis  </w:t>
    </w:r>
    <w:r w:rsidR="005F2321">
      <w:rPr>
        <w:sz w:val="12"/>
      </w:rPr>
      <w:sym w:font="Symbol" w:char="F0B7"/>
    </w:r>
    <w:r w:rsidR="005F2321">
      <w:rPr>
        <w:sz w:val="12"/>
      </w:rPr>
      <w:t xml:space="preserve">  Der Landrat  </w:t>
    </w:r>
    <w:r w:rsidR="005F2321">
      <w:rPr>
        <w:sz w:val="12"/>
      </w:rPr>
      <w:sym w:font="Symbol" w:char="F0B7"/>
    </w:r>
    <w:r w:rsidR="005F2321">
      <w:rPr>
        <w:sz w:val="12"/>
      </w:rPr>
      <w:t xml:space="preserve">  Steinstraße 27  </w:t>
    </w:r>
    <w:r w:rsidR="005F2321">
      <w:rPr>
        <w:sz w:val="12"/>
      </w:rPr>
      <w:sym w:font="Symbol" w:char="F0B7"/>
    </w:r>
    <w:r w:rsidR="005F2321">
      <w:rPr>
        <w:sz w:val="12"/>
      </w:rPr>
      <w:t xml:space="preserve">  59870 Meschede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D6EB9"/>
    <w:multiLevelType w:val="hybridMultilevel"/>
    <w:tmpl w:val="21787038"/>
    <w:lvl w:ilvl="0" w:tplc="0A5CC11C">
      <w:start w:val="2"/>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3363C33"/>
    <w:multiLevelType w:val="hybridMultilevel"/>
    <w:tmpl w:val="2440176C"/>
    <w:lvl w:ilvl="0" w:tplc="01C8B144">
      <w:start w:val="28"/>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56B5966"/>
    <w:multiLevelType w:val="hybridMultilevel"/>
    <w:tmpl w:val="C6C4E6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B9F5380"/>
    <w:multiLevelType w:val="hybridMultilevel"/>
    <w:tmpl w:val="FBCAFDAA"/>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9D26AE1"/>
    <w:multiLevelType w:val="hybridMultilevel"/>
    <w:tmpl w:val="0E1225B2"/>
    <w:lvl w:ilvl="0" w:tplc="1240910C">
      <w:start w:val="27"/>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4DB4102"/>
    <w:multiLevelType w:val="hybridMultilevel"/>
    <w:tmpl w:val="FA542496"/>
    <w:lvl w:ilvl="0" w:tplc="00F65E32">
      <w:start w:val="28"/>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40E64E2"/>
    <w:multiLevelType w:val="hybridMultilevel"/>
    <w:tmpl w:val="348AE808"/>
    <w:lvl w:ilvl="0" w:tplc="A55C54A8">
      <w:start w:val="27"/>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8917E84"/>
    <w:multiLevelType w:val="hybridMultilevel"/>
    <w:tmpl w:val="05AABC5A"/>
    <w:lvl w:ilvl="0" w:tplc="0A5CC11C">
      <w:start w:val="2"/>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DC10B2E"/>
    <w:multiLevelType w:val="hybridMultilevel"/>
    <w:tmpl w:val="37EE16D6"/>
    <w:lvl w:ilvl="0" w:tplc="80BC51FA">
      <w:start w:val="2"/>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AE229DF"/>
    <w:multiLevelType w:val="hybridMultilevel"/>
    <w:tmpl w:val="50A2E7D6"/>
    <w:lvl w:ilvl="0" w:tplc="DC3A573E">
      <w:start w:val="28"/>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B19791A"/>
    <w:multiLevelType w:val="hybridMultilevel"/>
    <w:tmpl w:val="9BBE6456"/>
    <w:lvl w:ilvl="0" w:tplc="BCFECD46">
      <w:start w:val="27"/>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3B65E87"/>
    <w:multiLevelType w:val="hybridMultilevel"/>
    <w:tmpl w:val="0ECAA22C"/>
    <w:lvl w:ilvl="0" w:tplc="0F3A80C2">
      <w:start w:val="27"/>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9882FE9"/>
    <w:multiLevelType w:val="hybridMultilevel"/>
    <w:tmpl w:val="DE480646"/>
    <w:lvl w:ilvl="0" w:tplc="846C927A">
      <w:start w:val="10"/>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527715870">
    <w:abstractNumId w:val="3"/>
  </w:num>
  <w:num w:numId="2" w16cid:durableId="1657225136">
    <w:abstractNumId w:val="8"/>
  </w:num>
  <w:num w:numId="3" w16cid:durableId="402947685">
    <w:abstractNumId w:val="7"/>
  </w:num>
  <w:num w:numId="4" w16cid:durableId="1902866761">
    <w:abstractNumId w:val="0"/>
  </w:num>
  <w:num w:numId="5" w16cid:durableId="1952349911">
    <w:abstractNumId w:val="1"/>
  </w:num>
  <w:num w:numId="6" w16cid:durableId="1124156617">
    <w:abstractNumId w:val="5"/>
  </w:num>
  <w:num w:numId="7" w16cid:durableId="1214075497">
    <w:abstractNumId w:val="9"/>
  </w:num>
  <w:num w:numId="8" w16cid:durableId="18969170">
    <w:abstractNumId w:val="2"/>
  </w:num>
  <w:num w:numId="9" w16cid:durableId="1399134427">
    <w:abstractNumId w:val="4"/>
  </w:num>
  <w:num w:numId="10" w16cid:durableId="1773936226">
    <w:abstractNumId w:val="6"/>
  </w:num>
  <w:num w:numId="11" w16cid:durableId="1858344662">
    <w:abstractNumId w:val="11"/>
  </w:num>
  <w:num w:numId="12" w16cid:durableId="844630552">
    <w:abstractNumId w:val="10"/>
  </w:num>
  <w:num w:numId="13" w16cid:durableId="158849339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attachedTemplate r:id="rId1"/>
  <w:documentProtection w:edit="readOnly" w:enforcement="1" w:cryptProviderType="rsaAES" w:cryptAlgorithmClass="hash" w:cryptAlgorithmType="typeAny" w:cryptAlgorithmSid="14" w:cryptSpinCount="100000" w:hash="Y4SaYhd4pudin0sf/DBH+p6p62btP9GMckJHB5Aa6EkAT50EEF3t9tIxzbL/kmThW1v76l/6Ar+ijO5j0gnlBA==" w:salt="CMYpyFYMiRHxmVR8u1eKeg=="/>
  <w:defaultTabStop w:val="708"/>
  <w:autoHyphenation/>
  <w:hyphenationZone w:val="425"/>
  <w:characterSpacingControl w:val="doNotCompress"/>
  <w:hdrShapeDefaults>
    <o:shapedefaults v:ext="edit" spidmax="501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08C"/>
    <w:rsid w:val="00000C8C"/>
    <w:rsid w:val="0001448B"/>
    <w:rsid w:val="00041745"/>
    <w:rsid w:val="00051C23"/>
    <w:rsid w:val="000609DA"/>
    <w:rsid w:val="00061E15"/>
    <w:rsid w:val="00064233"/>
    <w:rsid w:val="000852F6"/>
    <w:rsid w:val="000A1FA5"/>
    <w:rsid w:val="000A7545"/>
    <w:rsid w:val="000B57AD"/>
    <w:rsid w:val="000D4537"/>
    <w:rsid w:val="000F0DA8"/>
    <w:rsid w:val="00101ACA"/>
    <w:rsid w:val="00121E8D"/>
    <w:rsid w:val="00150015"/>
    <w:rsid w:val="0016498F"/>
    <w:rsid w:val="001D7999"/>
    <w:rsid w:val="00270ECE"/>
    <w:rsid w:val="00275DD3"/>
    <w:rsid w:val="0029008C"/>
    <w:rsid w:val="002E4DD9"/>
    <w:rsid w:val="002F3F29"/>
    <w:rsid w:val="00303E72"/>
    <w:rsid w:val="00311E25"/>
    <w:rsid w:val="00333FF4"/>
    <w:rsid w:val="00373CD8"/>
    <w:rsid w:val="003771F4"/>
    <w:rsid w:val="00380FC0"/>
    <w:rsid w:val="003829B0"/>
    <w:rsid w:val="003944E0"/>
    <w:rsid w:val="00402616"/>
    <w:rsid w:val="004029EA"/>
    <w:rsid w:val="004058B7"/>
    <w:rsid w:val="0041576D"/>
    <w:rsid w:val="00415A93"/>
    <w:rsid w:val="004420A9"/>
    <w:rsid w:val="00451B0C"/>
    <w:rsid w:val="00453603"/>
    <w:rsid w:val="00466016"/>
    <w:rsid w:val="00471615"/>
    <w:rsid w:val="004A5ECD"/>
    <w:rsid w:val="004C678C"/>
    <w:rsid w:val="005107A9"/>
    <w:rsid w:val="0052658B"/>
    <w:rsid w:val="00573BC3"/>
    <w:rsid w:val="0059288A"/>
    <w:rsid w:val="005951B1"/>
    <w:rsid w:val="005C060E"/>
    <w:rsid w:val="005C68E6"/>
    <w:rsid w:val="005D29F6"/>
    <w:rsid w:val="005D2BD0"/>
    <w:rsid w:val="005E7822"/>
    <w:rsid w:val="005F2321"/>
    <w:rsid w:val="005F52CC"/>
    <w:rsid w:val="006073EF"/>
    <w:rsid w:val="00614BC4"/>
    <w:rsid w:val="00636E2C"/>
    <w:rsid w:val="0065706C"/>
    <w:rsid w:val="00661416"/>
    <w:rsid w:val="00667B39"/>
    <w:rsid w:val="006813B3"/>
    <w:rsid w:val="0068476F"/>
    <w:rsid w:val="00684E9C"/>
    <w:rsid w:val="00701ADA"/>
    <w:rsid w:val="00707814"/>
    <w:rsid w:val="007205D7"/>
    <w:rsid w:val="00734EF6"/>
    <w:rsid w:val="00741FED"/>
    <w:rsid w:val="007741CB"/>
    <w:rsid w:val="00777831"/>
    <w:rsid w:val="007C1D49"/>
    <w:rsid w:val="007C4379"/>
    <w:rsid w:val="007D5E82"/>
    <w:rsid w:val="007E3BB9"/>
    <w:rsid w:val="00805418"/>
    <w:rsid w:val="00831A63"/>
    <w:rsid w:val="0083373F"/>
    <w:rsid w:val="00840163"/>
    <w:rsid w:val="00844A3B"/>
    <w:rsid w:val="00850570"/>
    <w:rsid w:val="00855654"/>
    <w:rsid w:val="00867D24"/>
    <w:rsid w:val="008843D0"/>
    <w:rsid w:val="00887E43"/>
    <w:rsid w:val="008B2B0F"/>
    <w:rsid w:val="008D265E"/>
    <w:rsid w:val="008D2833"/>
    <w:rsid w:val="008F0DA3"/>
    <w:rsid w:val="008F2D48"/>
    <w:rsid w:val="008F6065"/>
    <w:rsid w:val="00913208"/>
    <w:rsid w:val="00925390"/>
    <w:rsid w:val="00950D3A"/>
    <w:rsid w:val="00986C32"/>
    <w:rsid w:val="009A0609"/>
    <w:rsid w:val="009E69EE"/>
    <w:rsid w:val="00A01189"/>
    <w:rsid w:val="00A4233A"/>
    <w:rsid w:val="00A47EA3"/>
    <w:rsid w:val="00A5040A"/>
    <w:rsid w:val="00A5165C"/>
    <w:rsid w:val="00A602DA"/>
    <w:rsid w:val="00A62CCF"/>
    <w:rsid w:val="00A70209"/>
    <w:rsid w:val="00A73FF9"/>
    <w:rsid w:val="00A75171"/>
    <w:rsid w:val="00A823F0"/>
    <w:rsid w:val="00AB3160"/>
    <w:rsid w:val="00B06249"/>
    <w:rsid w:val="00B35269"/>
    <w:rsid w:val="00B4278A"/>
    <w:rsid w:val="00B51B6B"/>
    <w:rsid w:val="00B86B9F"/>
    <w:rsid w:val="00BB58BE"/>
    <w:rsid w:val="00BD0935"/>
    <w:rsid w:val="00BD0F17"/>
    <w:rsid w:val="00BE33A7"/>
    <w:rsid w:val="00BF640F"/>
    <w:rsid w:val="00C36E43"/>
    <w:rsid w:val="00C45CA3"/>
    <w:rsid w:val="00C514F9"/>
    <w:rsid w:val="00C90F10"/>
    <w:rsid w:val="00CC279E"/>
    <w:rsid w:val="00CD1F1A"/>
    <w:rsid w:val="00D16625"/>
    <w:rsid w:val="00D20B64"/>
    <w:rsid w:val="00D21DF6"/>
    <w:rsid w:val="00D36107"/>
    <w:rsid w:val="00D513D8"/>
    <w:rsid w:val="00D90D09"/>
    <w:rsid w:val="00DE556E"/>
    <w:rsid w:val="00E109ED"/>
    <w:rsid w:val="00E42227"/>
    <w:rsid w:val="00E50DCA"/>
    <w:rsid w:val="00E76896"/>
    <w:rsid w:val="00E97206"/>
    <w:rsid w:val="00EB4E32"/>
    <w:rsid w:val="00EC0A75"/>
    <w:rsid w:val="00EC6B87"/>
    <w:rsid w:val="00F10663"/>
    <w:rsid w:val="00F23659"/>
    <w:rsid w:val="00F53036"/>
    <w:rsid w:val="00F7370B"/>
    <w:rsid w:val="00F73824"/>
    <w:rsid w:val="00FD2625"/>
    <w:rsid w:val="00FD2EB2"/>
    <w:rsid w:val="00FD48FF"/>
    <w:rsid w:val="00FE1B81"/>
    <w:rsid w:val="00FF02E4"/>
    <w:rsid w:val="00FF3D0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50177"/>
    <o:shapelayout v:ext="edit">
      <o:idmap v:ext="edit" data="1"/>
    </o:shapelayout>
  </w:shapeDefaults>
  <w:decimalSymbol w:val=","/>
  <w:listSeparator w:val=";"/>
  <w14:docId w14:val="3F3FB8AD"/>
  <w15:chartTrackingRefBased/>
  <w15:docId w15:val="{7BD78F48-91E3-469D-9E96-3498768FA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CA3"/>
    <w:rPr>
      <w:sz w:val="22"/>
      <w:szCs w:val="22"/>
      <w:lang w:eastAsia="en-US"/>
    </w:rPr>
  </w:style>
  <w:style w:type="paragraph" w:styleId="berschrift1">
    <w:name w:val="heading 1"/>
    <w:basedOn w:val="Standard"/>
    <w:next w:val="Standard"/>
    <w:link w:val="berschrift1Zchn"/>
    <w:uiPriority w:val="9"/>
    <w:qFormat/>
    <w:rsid w:val="00A75171"/>
    <w:pPr>
      <w:keepNext/>
      <w:keepLines/>
      <w:spacing w:before="480"/>
      <w:outlineLvl w:val="0"/>
    </w:pPr>
    <w:rPr>
      <w:rFonts w:eastAsia="Times New Roman"/>
      <w:b/>
      <w:bCs/>
      <w:sz w:val="28"/>
      <w:szCs w:val="28"/>
    </w:rPr>
  </w:style>
  <w:style w:type="paragraph" w:styleId="berschrift2">
    <w:name w:val="heading 2"/>
    <w:basedOn w:val="Standard"/>
    <w:next w:val="Standard"/>
    <w:link w:val="berschrift2Zchn"/>
    <w:uiPriority w:val="9"/>
    <w:unhideWhenUsed/>
    <w:qFormat/>
    <w:rsid w:val="00A75171"/>
    <w:pPr>
      <w:keepNext/>
      <w:keepLines/>
      <w:spacing w:before="200"/>
      <w:outlineLvl w:val="1"/>
    </w:pPr>
    <w:rPr>
      <w:rFonts w:eastAsia="Times New Roman"/>
      <w:b/>
      <w:bCs/>
      <w:sz w:val="26"/>
      <w:szCs w:val="26"/>
    </w:rPr>
  </w:style>
  <w:style w:type="paragraph" w:styleId="berschrift3">
    <w:name w:val="heading 3"/>
    <w:basedOn w:val="Standard"/>
    <w:next w:val="Standard"/>
    <w:link w:val="berschrift3Zchn"/>
    <w:uiPriority w:val="9"/>
    <w:unhideWhenUsed/>
    <w:qFormat/>
    <w:rsid w:val="00A75171"/>
    <w:pPr>
      <w:keepNext/>
      <w:keepLines/>
      <w:spacing w:before="200"/>
      <w:outlineLvl w:val="2"/>
    </w:pPr>
    <w:rPr>
      <w:rFonts w:eastAsia="Times New Roman"/>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rsid w:val="00A75171"/>
    <w:rPr>
      <w:rFonts w:ascii="Arial" w:eastAsia="Times New Roman" w:hAnsi="Arial" w:cs="Arial"/>
      <w:b/>
      <w:bCs/>
      <w:sz w:val="28"/>
      <w:szCs w:val="28"/>
    </w:rPr>
  </w:style>
  <w:style w:type="character" w:customStyle="1" w:styleId="berschrift2Zchn">
    <w:name w:val="Überschrift 2 Zchn"/>
    <w:link w:val="berschrift2"/>
    <w:uiPriority w:val="9"/>
    <w:rsid w:val="00A75171"/>
    <w:rPr>
      <w:rFonts w:ascii="Arial" w:eastAsia="Times New Roman" w:hAnsi="Arial" w:cs="Arial"/>
      <w:b/>
      <w:bCs/>
      <w:sz w:val="26"/>
      <w:szCs w:val="26"/>
    </w:rPr>
  </w:style>
  <w:style w:type="character" w:customStyle="1" w:styleId="berschrift3Zchn">
    <w:name w:val="Überschrift 3 Zchn"/>
    <w:link w:val="berschrift3"/>
    <w:uiPriority w:val="9"/>
    <w:rsid w:val="00A75171"/>
    <w:rPr>
      <w:rFonts w:ascii="Arial" w:eastAsia="Times New Roman" w:hAnsi="Arial" w:cs="Arial"/>
      <w:b/>
      <w:bCs/>
    </w:rPr>
  </w:style>
  <w:style w:type="paragraph" w:styleId="Kopfzeile">
    <w:name w:val="header"/>
    <w:basedOn w:val="Standard"/>
    <w:link w:val="KopfzeileZchn"/>
    <w:uiPriority w:val="99"/>
    <w:unhideWhenUsed/>
    <w:rsid w:val="007741CB"/>
    <w:pPr>
      <w:tabs>
        <w:tab w:val="center" w:pos="4536"/>
        <w:tab w:val="right" w:pos="9072"/>
      </w:tabs>
    </w:pPr>
  </w:style>
  <w:style w:type="character" w:customStyle="1" w:styleId="KopfzeileZchn">
    <w:name w:val="Kopfzeile Zchn"/>
    <w:basedOn w:val="Absatz-Standardschriftart"/>
    <w:link w:val="Kopfzeile"/>
    <w:uiPriority w:val="99"/>
    <w:rsid w:val="007741CB"/>
  </w:style>
  <w:style w:type="paragraph" w:customStyle="1" w:styleId="kopfallgemCopndensed9">
    <w:name w:val="kopfallgem_Copndensed_9"/>
    <w:basedOn w:val="Standard"/>
    <w:next w:val="Standard"/>
    <w:rsid w:val="00DE556E"/>
    <w:pPr>
      <w:tabs>
        <w:tab w:val="left" w:pos="1701"/>
      </w:tabs>
    </w:pPr>
    <w:rPr>
      <w:rFonts w:ascii="D-DIN Condensed" w:hAnsi="D-DIN Condensed"/>
      <w:sz w:val="18"/>
      <w:szCs w:val="18"/>
    </w:rPr>
  </w:style>
  <w:style w:type="paragraph" w:customStyle="1" w:styleId="kopfallgemCondensed11">
    <w:name w:val="kopfallgem_Condensed_11"/>
    <w:basedOn w:val="Standard"/>
    <w:rsid w:val="003771F4"/>
    <w:rPr>
      <w:rFonts w:ascii="D-DIN Condensed" w:hAnsi="D-DIN Condensed"/>
    </w:rPr>
  </w:style>
  <w:style w:type="paragraph" w:customStyle="1" w:styleId="kopfbetr">
    <w:name w:val="kopfbetr"/>
    <w:basedOn w:val="Standard"/>
    <w:next w:val="Standard"/>
    <w:qFormat/>
    <w:rsid w:val="007741CB"/>
    <w:rPr>
      <w:b/>
    </w:rPr>
  </w:style>
  <w:style w:type="paragraph" w:customStyle="1" w:styleId="kopfihrzeichen">
    <w:name w:val="kopfihrzeichen"/>
    <w:basedOn w:val="Standard"/>
    <w:next w:val="kopfbetr"/>
    <w:qFormat/>
    <w:rsid w:val="007741CB"/>
    <w:pPr>
      <w:spacing w:before="120" w:after="240"/>
    </w:pPr>
    <w:rPr>
      <w:sz w:val="18"/>
    </w:rPr>
  </w:style>
  <w:style w:type="paragraph" w:styleId="Fuzeile">
    <w:name w:val="footer"/>
    <w:basedOn w:val="Standard"/>
    <w:link w:val="FuzeileZchn"/>
    <w:uiPriority w:val="99"/>
    <w:unhideWhenUsed/>
    <w:rsid w:val="007741CB"/>
    <w:pPr>
      <w:tabs>
        <w:tab w:val="center" w:pos="4536"/>
        <w:tab w:val="right" w:pos="9072"/>
      </w:tabs>
    </w:pPr>
  </w:style>
  <w:style w:type="character" w:customStyle="1" w:styleId="FuzeileZchn">
    <w:name w:val="Fußzeile Zchn"/>
    <w:basedOn w:val="Absatz-Standardschriftart"/>
    <w:link w:val="Fuzeile"/>
    <w:uiPriority w:val="99"/>
    <w:rsid w:val="007741CB"/>
  </w:style>
  <w:style w:type="paragraph" w:customStyle="1" w:styleId="EinfAbs">
    <w:name w:val="[Einf. Abs.]"/>
    <w:basedOn w:val="Standard"/>
    <w:uiPriority w:val="99"/>
    <w:rsid w:val="00FD2EB2"/>
    <w:pPr>
      <w:autoSpaceDE w:val="0"/>
      <w:autoSpaceDN w:val="0"/>
      <w:adjustRightInd w:val="0"/>
      <w:spacing w:line="288" w:lineRule="auto"/>
      <w:textAlignment w:val="center"/>
    </w:pPr>
    <w:rPr>
      <w:rFonts w:ascii="Minion Pro" w:hAnsi="Minion Pro" w:cs="Minion Pro"/>
      <w:color w:val="000000"/>
      <w:sz w:val="24"/>
      <w:szCs w:val="24"/>
    </w:rPr>
  </w:style>
  <w:style w:type="paragraph" w:customStyle="1" w:styleId="kopfallgemArial">
    <w:name w:val="kopfallgem_Arial"/>
    <w:basedOn w:val="Standard"/>
    <w:next w:val="Standard"/>
    <w:rsid w:val="00C45CA3"/>
    <w:pPr>
      <w:tabs>
        <w:tab w:val="left" w:pos="1701"/>
      </w:tabs>
    </w:pPr>
    <w:rPr>
      <w:sz w:val="15"/>
      <w:szCs w:val="18"/>
    </w:rPr>
  </w:style>
  <w:style w:type="paragraph" w:customStyle="1" w:styleId="kopfallgem9">
    <w:name w:val="kopfallgem_9"/>
    <w:aliases w:val="5"/>
    <w:basedOn w:val="Standard"/>
    <w:rsid w:val="00C45CA3"/>
    <w:rPr>
      <w:sz w:val="19"/>
    </w:rPr>
  </w:style>
  <w:style w:type="character" w:styleId="Hyperlink">
    <w:name w:val="Hyperlink"/>
    <w:uiPriority w:val="99"/>
    <w:unhideWhenUsed/>
    <w:rsid w:val="00CC279E"/>
    <w:rPr>
      <w:color w:val="0563C1"/>
      <w:u w:val="single"/>
    </w:rPr>
  </w:style>
  <w:style w:type="paragraph" w:styleId="Sprechblasentext">
    <w:name w:val="Balloon Text"/>
    <w:basedOn w:val="Standard"/>
    <w:link w:val="SprechblasentextZchn"/>
    <w:uiPriority w:val="99"/>
    <w:semiHidden/>
    <w:unhideWhenUsed/>
    <w:rsid w:val="00B51B6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51B6B"/>
    <w:rPr>
      <w:rFonts w:ascii="Segoe UI" w:hAnsi="Segoe UI" w:cs="Segoe UI"/>
      <w:sz w:val="18"/>
      <w:szCs w:val="18"/>
      <w:lang w:eastAsia="en-US"/>
    </w:rPr>
  </w:style>
  <w:style w:type="paragraph" w:customStyle="1" w:styleId="Default">
    <w:name w:val="Default"/>
    <w:rsid w:val="00614BC4"/>
    <w:pPr>
      <w:autoSpaceDE w:val="0"/>
      <w:autoSpaceDN w:val="0"/>
      <w:adjustRightInd w:val="0"/>
    </w:pPr>
    <w:rPr>
      <w:color w:val="000000"/>
      <w:sz w:val="24"/>
      <w:szCs w:val="24"/>
    </w:rPr>
  </w:style>
  <w:style w:type="paragraph" w:styleId="Listenabsatz">
    <w:name w:val="List Paragraph"/>
    <w:basedOn w:val="Standard"/>
    <w:uiPriority w:val="34"/>
    <w:qFormat/>
    <w:rsid w:val="000852F6"/>
    <w:pPr>
      <w:ind w:left="720"/>
      <w:contextualSpacing/>
    </w:pPr>
  </w:style>
  <w:style w:type="character" w:styleId="Platzhaltertext">
    <w:name w:val="Placeholder Text"/>
    <w:basedOn w:val="Absatz-Standardschriftart"/>
    <w:uiPriority w:val="99"/>
    <w:semiHidden/>
    <w:rsid w:val="00A4233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ochsauerlandkreis.de"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hochsauerlandkreis.de" TargetMode="Externa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02\AppData\Local\Temp\11a0688e-cb73-4c84-8299-078f383c8d3c.dot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190D8-14AE-4E4D-B0CC-8E85B8667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11a0688e-cb73-4c84-8299-078f383c8d3c.dotm</Template>
  <TotalTime>0</TotalTime>
  <Pages>2</Pages>
  <Words>514</Words>
  <Characters>3242</Characters>
  <Application>Microsoft Office Word</Application>
  <DocSecurity>8</DocSecurity>
  <Lines>27</Lines>
  <Paragraphs>7</Paragraphs>
  <ScaleCrop>false</ScaleCrop>
  <HeadingPairs>
    <vt:vector size="2" baseType="variant">
      <vt:variant>
        <vt:lpstr>Titel</vt:lpstr>
      </vt:variant>
      <vt:variant>
        <vt:i4>1</vt:i4>
      </vt:variant>
    </vt:vector>
  </HeadingPairs>
  <TitlesOfParts>
    <vt:vector size="1" baseType="lpstr">
      <vt:lpstr>
  </vt:lpstr>
    </vt:vector>
  </TitlesOfParts>
  <Company>HSK</Company>
  <LinksUpToDate>false</LinksUpToDate>
  <CharactersWithSpaces>3749</CharactersWithSpaces>
  <SharedDoc>false</SharedDoc>
  <HLinks>
    <vt:vector size="6" baseType="variant">
      <vt:variant>
        <vt:i4>65608</vt:i4>
      </vt:variant>
      <vt:variant>
        <vt:i4>0</vt:i4>
      </vt:variant>
      <vt:variant>
        <vt:i4>0</vt:i4>
      </vt:variant>
      <vt:variant>
        <vt:i4>5</vt:i4>
      </vt:variant>
      <vt:variant>
        <vt:lpwstr>http://www.hochsauerlandkreis.de/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Verena Pothmann</dc:creator>
  <cp:keywords>
  </cp:keywords>
  <dc:description>
  </dc:description>
  <cp:lastModifiedBy>Lisa-Marie Kleinehr</cp:lastModifiedBy>
  <cp:revision>3</cp:revision>
  <cp:lastPrinted>2026-02-10T14:37:00Z</cp:lastPrinted>
  <dcterms:created xsi:type="dcterms:W3CDTF">2026-07-17T11:10:00Z</dcterms:created>
  <dcterms:modified xsi:type="dcterms:W3CDTF">2026-07-17T11:11:00Z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_Vorlage">
    <vt:lpwstr>J</vt:lpwstr>
  </property>
  <property fmtid="{D5CDD505-2E9C-101B-9397-08002B2CF9AE}" pid="3" name="e_Kopf">
    <vt:lpwstr>N</vt:lpwstr>
  </property>
  <property fmtid="{D5CDD505-2E9C-101B-9397-08002B2CF9AE}" pid="4" name="KopfIsIn">
    <vt:lpwstr>N</vt:lpwstr>
  </property>
  <property fmtid="{D5CDD505-2E9C-101B-9397-08002B2CF9AE}" pid="5" name="HeadSheet">
    <vt:lpwstr>x</vt:lpwstr>
  </property>
  <property fmtid="{D5CDD505-2E9C-101B-9397-08002B2CF9AE}" pid="6" name="HeadSheetfile">
    <vt:lpwstr>x</vt:lpwstr>
  </property>
  <property fmtid="{D5CDD505-2E9C-101B-9397-08002B2CF9AE}" pid="7" name="Addressfile">
    <vt:lpwstr>x</vt:lpwstr>
  </property>
  <property fmtid="{D5CDD505-2E9C-101B-9397-08002B2CF9AE}" pid="8" name="IstProdeaVorlage">
    <vt:lpwstr>N</vt:lpwstr>
  </property>
  <property fmtid="{D5CDD505-2E9C-101B-9397-08002B2CF9AE}" pid="9" name="Kopfbogenname">
    <vt:lpwstr>A_Kopf_ebit_neu</vt:lpwstr>
  </property>
  <property fmtid="{D5CDD505-2E9C-101B-9397-08002B2CF9AE}" pid="10" name="PSBName">
    <vt:lpwstr>Hauschke</vt:lpwstr>
  </property>
  <property fmtid="{D5CDD505-2E9C-101B-9397-08002B2CF9AE}" pid="11" name="PSBVName">
    <vt:lpwstr>Christoph</vt:lpwstr>
  </property>
  <property fmtid="{D5CDD505-2E9C-101B-9397-08002B2CF9AE}" pid="12" name="PSBAnrede">
    <vt:lpwstr>Herr</vt:lpwstr>
  </property>
  <property fmtid="{D5CDD505-2E9C-101B-9397-08002B2CF9AE}" pid="13" name="PSBTitel">
    <vt:lpwstr>
    </vt:lpwstr>
  </property>
  <property fmtid="{D5CDD505-2E9C-101B-9397-08002B2CF9AE}" pid="14" name="PSBAuskunft">
    <vt:lpwstr>Christoph Hauschke</vt:lpwstr>
  </property>
  <property fmtid="{D5CDD505-2E9C-101B-9397-08002B2CF9AE}" pid="15" name="PSBemail">
    <vt:lpwstr>christoph.hauschke</vt:lpwstr>
  </property>
  <property fmtid="{D5CDD505-2E9C-101B-9397-08002B2CF9AE}" pid="16" name="PSBZimmer">
    <vt:lpwstr>138</vt:lpwstr>
  </property>
  <property fmtid="{D5CDD505-2E9C-101B-9397-08002B2CF9AE}" pid="17" name="PSBVorwUndTel">
    <vt:lpwstr>0291 94-1129</vt:lpwstr>
  </property>
  <property fmtid="{D5CDD505-2E9C-101B-9397-08002B2CF9AE}" pid="18" name="PSBAuskunftAmt">
    <vt:lpwstr>Druckerei</vt:lpwstr>
  </property>
  <property fmtid="{D5CDD505-2E9C-101B-9397-08002B2CF9AE}" pid="19" name="PSBTel">
    <vt:lpwstr>94-1129</vt:lpwstr>
  </property>
  <property fmtid="{D5CDD505-2E9C-101B-9397-08002B2CF9AE}" pid="20" name="PSBFax">
    <vt:lpwstr>0291 94-26155</vt:lpwstr>
  </property>
  <property fmtid="{D5CDD505-2E9C-101B-9397-08002B2CF9AE}" pid="21" name="PSBOrt">
    <vt:lpwstr>Meschede</vt:lpwstr>
  </property>
  <property fmtid="{D5CDD505-2E9C-101B-9397-08002B2CF9AE}" pid="22" name="PSBPLZ">
    <vt:lpwstr>59872</vt:lpwstr>
  </property>
  <property fmtid="{D5CDD505-2E9C-101B-9397-08002B2CF9AE}" pid="23" name="PSBPostf">
    <vt:lpwstr>0</vt:lpwstr>
  </property>
  <property fmtid="{D5CDD505-2E9C-101B-9397-08002B2CF9AE}" pid="24" name="PSBPostfPLZ">
    <vt:lpwstr>59870</vt:lpwstr>
  </property>
  <property fmtid="{D5CDD505-2E9C-101B-9397-08002B2CF9AE}" pid="25" name="PSBStr">
    <vt:lpwstr>Steinstr. 27</vt:lpwstr>
  </property>
  <property fmtid="{D5CDD505-2E9C-101B-9397-08002B2CF9AE}" pid="26" name="PSBStandardAZ">
    <vt:lpwstr>12</vt:lpwstr>
  </property>
  <property fmtid="{D5CDD505-2E9C-101B-9397-08002B2CF9AE}" pid="27" name="PSBOrgaKurz">
    <vt:lpwstr>FD 12</vt:lpwstr>
  </property>
  <property fmtid="{D5CDD505-2E9C-101B-9397-08002B2CF9AE}" pid="28" name="PUName">
    <vt:lpwstr>Pothmann</vt:lpwstr>
  </property>
  <property fmtid="{D5CDD505-2E9C-101B-9397-08002B2CF9AE}" pid="29" name="PUVName">
    <vt:lpwstr>Verena</vt:lpwstr>
  </property>
  <property fmtid="{D5CDD505-2E9C-101B-9397-08002B2CF9AE}" pid="30" name="PUAnrede">
    <vt:lpwstr>Frau</vt:lpwstr>
  </property>
  <property fmtid="{D5CDD505-2E9C-101B-9397-08002B2CF9AE}" pid="31" name="PUTitel">
    <vt:lpwstr>
    </vt:lpwstr>
  </property>
  <property fmtid="{D5CDD505-2E9C-101B-9397-08002B2CF9AE}" pid="32" name="PeBetr">
    <vt:lpwstr>
    </vt:lpwstr>
  </property>
  <property fmtid="{D5CDD505-2E9C-101B-9397-08002B2CF9AE}" pid="33" name="PeStr">
    <vt:lpwstr>
    </vt:lpwstr>
  </property>
  <property fmtid="{D5CDD505-2E9C-101B-9397-08002B2CF9AE}" pid="34" name="PeOrt">
    <vt:lpwstr>
    </vt:lpwstr>
  </property>
  <property fmtid="{D5CDD505-2E9C-101B-9397-08002B2CF9AE}" pid="35" name="PLand">
    <vt:lpwstr>
    </vt:lpwstr>
  </property>
  <property fmtid="{D5CDD505-2E9C-101B-9397-08002B2CF9AE}" pid="36" name="PPAnrede">
    <vt:lpwstr>
    </vt:lpwstr>
  </property>
  <property fmtid="{D5CDD505-2E9C-101B-9397-08002B2CF9AE}" pid="37" name="PPAnredeZ">
    <vt:lpwstr>,</vt:lpwstr>
  </property>
  <property fmtid="{D5CDD505-2E9C-101B-9397-08002B2CF9AE}" pid="38" name="PeAnschrift">
    <vt:lpwstr>
    </vt:lpwstr>
  </property>
  <property fmtid="{D5CDD505-2E9C-101B-9397-08002B2CF9AE}" pid="39" name="PePost">
    <vt:lpwstr>
    </vt:lpwstr>
  </property>
  <property fmtid="{D5CDD505-2E9C-101B-9397-08002B2CF9AE}" pid="40" name="PeUF1">
    <vt:lpwstr>12</vt:lpwstr>
  </property>
  <property fmtid="{D5CDD505-2E9C-101B-9397-08002B2CF9AE}" pid="41" name="PeUF3">
    <vt:lpwstr>
    </vt:lpwstr>
  </property>
  <property fmtid="{D5CDD505-2E9C-101B-9397-08002B2CF9AE}" pid="42" name="PeUF2">
    <vt:lpwstr>
    </vt:lpwstr>
  </property>
  <property fmtid="{D5CDD505-2E9C-101B-9397-08002B2CF9AE}" pid="43" name="PeUF4">
    <vt:lpwstr>
    </vt:lpwstr>
  </property>
  <property fmtid="{D5CDD505-2E9C-101B-9397-08002B2CF9AE}" pid="44" name="PeDatum">
    <vt:lpwstr>18. Oktober 2021</vt:lpwstr>
  </property>
</Properties>
</file>